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Нафаќаи мењнати аз дигар нафаќањо бо чї фарќ менамояд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ба маъюбї ва мавќеъи иљтимои шахс вобаста аст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норасогии сину соли маъюбї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>дар асоси собиќаи корї ва сањмњои суѓуртаи иљтимої таъин карда мешавад</w:t>
      </w:r>
      <w:r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>;</w:t>
      </w:r>
    </w:p>
    <w:p w:rsidR="00041FE4" w:rsidRPr="004B7991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ба гирифтани љароњатњои мењнатї алоќаманд аст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аз љои кори доимї таъин мегардад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Pr="008F1108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8F1108">
        <w:rPr>
          <w:rFonts w:ascii="Times New Roman Tj" w:hAnsi="Times New Roman Tj"/>
          <w:color w:val="000000"/>
          <w:sz w:val="28"/>
          <w:szCs w:val="28"/>
          <w:lang w:val="tg-Cyrl-TJ"/>
        </w:rPr>
        <w:t>2.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8F1108">
        <w:rPr>
          <w:rFonts w:ascii="Times New Roman Tj" w:hAnsi="Times New Roman Tj"/>
          <w:color w:val="000000"/>
          <w:sz w:val="28"/>
          <w:szCs w:val="28"/>
          <w:lang w:val="tg-Cyrl-TJ"/>
        </w:rPr>
        <w:t>Шакл</w:t>
      </w:r>
      <w:r w:rsidRPr="008F1108"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>ҳ</w:t>
      </w:r>
      <w:r w:rsidRPr="008F1108">
        <w:rPr>
          <w:rFonts w:ascii="Times New Roman Tj" w:hAnsi="Times New Roman Tj"/>
          <w:color w:val="000000"/>
          <w:sz w:val="28"/>
          <w:szCs w:val="28"/>
          <w:lang w:val="tg-Cyrl-TJ"/>
        </w:rPr>
        <w:t>о ва механизм</w:t>
      </w:r>
      <w:r w:rsidRPr="008F1108"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>ҳ</w:t>
      </w:r>
      <w:r w:rsidRPr="008F1108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татбиќи </w:t>
      </w:r>
      <w:r w:rsidRPr="008F1108"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>ҳ</w:t>
      </w:r>
      <w:r w:rsidRPr="008F1108">
        <w:rPr>
          <w:rFonts w:ascii="Times New Roman Tj" w:hAnsi="Times New Roman Tj"/>
          <w:color w:val="000000"/>
          <w:sz w:val="28"/>
          <w:szCs w:val="28"/>
          <w:lang w:val="tg-Cyrl-TJ"/>
        </w:rPr>
        <w:t>ифзи и</w:t>
      </w:r>
      <w:r w:rsidRPr="008F1108"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>ҷ</w:t>
      </w:r>
      <w:r w:rsidRPr="008F1108">
        <w:rPr>
          <w:rFonts w:ascii="Times New Roman Tj" w:hAnsi="Times New Roman Tj"/>
          <w:color w:val="000000"/>
          <w:sz w:val="28"/>
          <w:szCs w:val="28"/>
          <w:lang w:val="tg-Cyrl-TJ"/>
        </w:rPr>
        <w:t>тимо</w:t>
      </w:r>
      <w:r w:rsidRPr="008F1108"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>ӣ</w:t>
      </w:r>
      <w:r w:rsidRPr="008F1108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кадом</w:t>
      </w:r>
      <w:r w:rsidRPr="008F1108"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>ҳ</w:t>
      </w:r>
      <w:r w:rsidRPr="008F1108">
        <w:rPr>
          <w:rFonts w:ascii="Times New Roman Tj" w:hAnsi="Times New Roman Tj"/>
          <w:color w:val="000000"/>
          <w:sz w:val="28"/>
          <w:szCs w:val="28"/>
          <w:lang w:val="tg-Cyrl-TJ"/>
        </w:rPr>
        <w:t>оянд?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EA7DE0">
        <w:rPr>
          <w:rFonts w:ascii="Times New Roman Tj" w:hAnsi="Times New Roman Tj"/>
          <w:color w:val="000000"/>
          <w:sz w:val="28"/>
          <w:szCs w:val="28"/>
        </w:rPr>
        <w:t>нсур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EA7DE0">
        <w:rPr>
          <w:rFonts w:ascii="Times New Roman Tj" w:hAnsi="Times New Roman Tj"/>
          <w:color w:val="000000"/>
          <w:sz w:val="28"/>
          <w:szCs w:val="28"/>
        </w:rPr>
        <w:t>о, механизм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EA7DE0">
        <w:rPr>
          <w:rFonts w:ascii="Times New Roman Tj" w:hAnsi="Times New Roman Tj"/>
          <w:color w:val="000000"/>
          <w:sz w:val="28"/>
          <w:szCs w:val="28"/>
        </w:rPr>
        <w:t>о ва система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EA7DE0">
        <w:rPr>
          <w:rFonts w:ascii="Times New Roman Tj" w:hAnsi="Times New Roman Tj"/>
          <w:color w:val="000000"/>
          <w:sz w:val="28"/>
          <w:szCs w:val="28"/>
        </w:rPr>
        <w:t>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давлатї ва ѓайридавлатї, 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онунгузории соњавї ва 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EA7DE0">
        <w:rPr>
          <w:rFonts w:ascii="Times New Roman Tj" w:hAnsi="Times New Roman Tj"/>
          <w:color w:val="000000"/>
          <w:sz w:val="28"/>
          <w:szCs w:val="28"/>
        </w:rPr>
        <w:t>абули барномањои амал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низоми сиёсии давлат, инситутњои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байналхал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EA7DE0">
        <w:rPr>
          <w:rFonts w:ascii="Times New Roman Tj" w:hAnsi="Times New Roman Tj"/>
          <w:color w:val="000000"/>
          <w:sz w:val="28"/>
          <w:szCs w:val="28"/>
        </w:rPr>
        <w:t>ї ва љамъиятї, ќарорњои коллективи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миллию мањалї, 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EA7DE0">
        <w:rPr>
          <w:rFonts w:ascii="Times New Roman Tj" w:hAnsi="Times New Roman Tj"/>
          <w:color w:val="000000"/>
          <w:sz w:val="28"/>
          <w:szCs w:val="28"/>
        </w:rPr>
        <w:t>арорњои парламент ва роњбарони корхонаву муассисањо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3.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(ТБМ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ч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ӣ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маъно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т</w:t>
      </w:r>
      <w:r w:rsidRPr="00EA7DE0">
        <w:rPr>
          <w:rFonts w:ascii="Times New Roman Tj" w:hAnsi="Times New Roman Tj"/>
          <w:color w:val="000000"/>
          <w:sz w:val="28"/>
          <w:szCs w:val="28"/>
        </w:rPr>
        <w:t>ашкилоти байналмилалии мардумї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ташкилоти бозрасии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т</w:t>
      </w:r>
      <w:r w:rsidRPr="00EA7DE0">
        <w:rPr>
          <w:rFonts w:ascii="Times New Roman Tj" w:hAnsi="Times New Roman Tj"/>
          <w:color w:val="000000"/>
          <w:sz w:val="28"/>
          <w:szCs w:val="28"/>
        </w:rPr>
        <w:t>ашкилоти байналхал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EA7DE0">
        <w:rPr>
          <w:rFonts w:ascii="Times New Roman Tj" w:hAnsi="Times New Roman Tj"/>
          <w:color w:val="000000"/>
          <w:sz w:val="28"/>
          <w:szCs w:val="28"/>
        </w:rPr>
        <w:t>ии ме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EA7DE0">
        <w:rPr>
          <w:rFonts w:ascii="Times New Roman Tj" w:hAnsi="Times New Roman Tj"/>
          <w:color w:val="000000"/>
          <w:sz w:val="28"/>
          <w:szCs w:val="28"/>
        </w:rPr>
        <w:t>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ташкилот барои оммаи мардум;</w:t>
      </w:r>
      <w:r>
        <w:rPr>
          <w:rFonts w:ascii="Times New Roman Tj" w:hAnsi="Times New Roman Tj"/>
          <w:color w:val="000000"/>
          <w:sz w:val="28"/>
          <w:szCs w:val="28"/>
        </w:rPr>
        <w:t xml:space="preserve"> 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ташкилоти бонуфўзи мањаллї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4.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EA7DE0">
        <w:rPr>
          <w:rFonts w:ascii="Times New Roman Tj" w:hAnsi="Times New Roman Tj"/>
          <w:color w:val="000000"/>
          <w:sz w:val="28"/>
          <w:szCs w:val="28"/>
        </w:rPr>
        <w:t>у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EA7DE0">
        <w:rPr>
          <w:rFonts w:ascii="Times New Roman Tj" w:hAnsi="Times New Roman Tj"/>
          <w:color w:val="000000"/>
          <w:sz w:val="28"/>
          <w:szCs w:val="28"/>
        </w:rPr>
        <w:t>у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ба 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EA7DE0">
        <w:rPr>
          <w:rFonts w:ascii="Times New Roman Tj" w:hAnsi="Times New Roman Tj"/>
          <w:color w:val="000000"/>
          <w:sz w:val="28"/>
          <w:szCs w:val="28"/>
        </w:rPr>
        <w:t>ифзи и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ҷ</w:t>
      </w:r>
      <w:r w:rsidRPr="00EA7DE0">
        <w:rPr>
          <w:rFonts w:ascii="Times New Roman Tj" w:hAnsi="Times New Roman Tj"/>
          <w:color w:val="000000"/>
          <w:sz w:val="28"/>
          <w:szCs w:val="28"/>
        </w:rPr>
        <w:t>тимо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ӣ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аз 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ҷ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ониби кадом 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ҷ</w:t>
      </w:r>
      <w:r w:rsidRPr="00EA7DE0">
        <w:rPr>
          <w:rFonts w:ascii="Times New Roman Tj" w:hAnsi="Times New Roman Tj"/>
          <w:color w:val="000000"/>
          <w:sz w:val="28"/>
          <w:szCs w:val="28"/>
        </w:rPr>
        <w:t>омеа эътироф шудааст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љониби љомеаи олмонињо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љониби љомеаи шањрвандї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љониби халќ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њамаи љавобњо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аз 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ҷ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ониби 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ҷ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омеаи 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ҷ</w:t>
      </w:r>
      <w:r w:rsidRPr="00EA7DE0">
        <w:rPr>
          <w:rFonts w:ascii="Times New Roman Tj" w:hAnsi="Times New Roman Tj"/>
          <w:color w:val="000000"/>
          <w:sz w:val="28"/>
          <w:szCs w:val="28"/>
        </w:rPr>
        <w:t>а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EA7DE0">
        <w:rPr>
          <w:rFonts w:ascii="Times New Roman Tj" w:hAnsi="Times New Roman Tj"/>
          <w:color w:val="000000"/>
          <w:sz w:val="28"/>
          <w:szCs w:val="28"/>
        </w:rPr>
        <w:t>он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5.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 xml:space="preserve">Системаи 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EA7DE0">
        <w:rPr>
          <w:rFonts w:ascii="Times New Roman Tj" w:hAnsi="Times New Roman Tj"/>
          <w:color w:val="000000"/>
          <w:sz w:val="28"/>
          <w:szCs w:val="28"/>
        </w:rPr>
        <w:t>ифзи и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ҷ</w:t>
      </w:r>
      <w:r w:rsidRPr="00EA7DE0">
        <w:rPr>
          <w:rFonts w:ascii="Times New Roman Tj" w:hAnsi="Times New Roman Tj"/>
          <w:color w:val="000000"/>
          <w:sz w:val="28"/>
          <w:szCs w:val="28"/>
        </w:rPr>
        <w:t>тимо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ӣ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ду намуд мешавад, кадом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EA7DE0">
        <w:rPr>
          <w:rFonts w:ascii="Times New Roman Tj" w:hAnsi="Times New Roman Tj"/>
          <w:color w:val="000000"/>
          <w:sz w:val="28"/>
          <w:szCs w:val="28"/>
        </w:rPr>
        <w:t>оянд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д</w:t>
      </w:r>
      <w:r w:rsidRPr="00EA7DE0">
        <w:rPr>
          <w:rFonts w:ascii="Times New Roman Tj" w:hAnsi="Times New Roman Tj"/>
          <w:color w:val="000000"/>
          <w:sz w:val="28"/>
          <w:szCs w:val="28"/>
        </w:rPr>
        <w:t>охилию берунї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кўшодаю пушида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д</w:t>
      </w:r>
      <w:r w:rsidRPr="00EA7DE0">
        <w:rPr>
          <w:rFonts w:ascii="Times New Roman Tj" w:hAnsi="Times New Roman Tj"/>
          <w:color w:val="000000"/>
          <w:sz w:val="28"/>
          <w:szCs w:val="28"/>
        </w:rPr>
        <w:t>авлат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ӣ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ва ѓайри давлат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тиљоратї ва ѓайритиљоратї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миллї ва маъмурї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6.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Барои мардон барои ба нафа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EA7DE0">
        <w:rPr>
          <w:rFonts w:ascii="Times New Roman Tj" w:hAnsi="Times New Roman Tj"/>
          <w:color w:val="000000"/>
          <w:sz w:val="28"/>
          <w:szCs w:val="28"/>
        </w:rPr>
        <w:t>а баромадан чанд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 соби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EA7DE0">
        <w:rPr>
          <w:rFonts w:ascii="Times New Roman Tj" w:hAnsi="Times New Roman Tj"/>
          <w:color w:val="000000"/>
          <w:sz w:val="28"/>
          <w:szCs w:val="28"/>
        </w:rPr>
        <w:t>аи кор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ӣ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зарур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30 - сол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20 - сол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25 - сол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15 - сол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35 -</w:t>
      </w:r>
      <w:r w:rsidRPr="008F1108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7.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Занон аз синни чандсолаг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ӣ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ба нафа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EA7DE0">
        <w:rPr>
          <w:rFonts w:ascii="Times New Roman Tj" w:hAnsi="Times New Roman Tj"/>
          <w:color w:val="000000"/>
          <w:sz w:val="28"/>
          <w:szCs w:val="28"/>
        </w:rPr>
        <w:t>аи ме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EA7DE0">
        <w:rPr>
          <w:rFonts w:ascii="Times New Roman Tj" w:hAnsi="Times New Roman Tj"/>
          <w:color w:val="000000"/>
          <w:sz w:val="28"/>
          <w:szCs w:val="28"/>
        </w:rPr>
        <w:t>нати њуќуќ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доранд?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EA7DE0">
        <w:rPr>
          <w:rFonts w:ascii="Times New Roman Tj" w:hAnsi="Times New Roman Tj"/>
          <w:color w:val="000000"/>
          <w:sz w:val="28"/>
          <w:szCs w:val="28"/>
        </w:rPr>
        <w:t>з сини 65 солаги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сини 57 солаг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сини 50 солагї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сини 45 – солагї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сини 63 – солагї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8.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Нафа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EA7DE0">
        <w:rPr>
          <w:rFonts w:ascii="Times New Roman Tj" w:hAnsi="Times New Roman Tj"/>
          <w:color w:val="000000"/>
          <w:sz w:val="28"/>
          <w:szCs w:val="28"/>
        </w:rPr>
        <w:t>а аз рўи бесаробон ба ки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EA7DE0">
        <w:rPr>
          <w:rFonts w:ascii="Times New Roman Tj" w:hAnsi="Times New Roman Tj"/>
          <w:color w:val="000000"/>
          <w:sz w:val="28"/>
          <w:szCs w:val="28"/>
        </w:rPr>
        <w:t>о таъин карда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шањрвандони ѓайри ќобили мењнате, ки саробонашон ба синни нафаќа нарасида вафот менамоянд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онњое, ки дар хизмати њарбї маъюб шудаанд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онњое, ки ба вазъияти маргиналї гирифторанд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онњое, ки дар давоми фаъоляти мењнати маъюб мешаванд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онњое, ки дар бартарафсозии садамаи Чернобил иштирок доштанд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9.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Агар шахс дониш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ҷ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у бошад ба 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ӯ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нафа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EA7DE0">
        <w:rPr>
          <w:rFonts w:ascii="Times New Roman Tj" w:hAnsi="Times New Roman Tj"/>
          <w:color w:val="000000"/>
          <w:sz w:val="28"/>
          <w:szCs w:val="28"/>
        </w:rPr>
        <w:t>аи бесаробонї дода мешавад ё не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>бале</w:t>
      </w:r>
      <w:r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 xml:space="preserve"> </w:t>
      </w:r>
      <w:r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>дода</w:t>
      </w:r>
      <w:r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 xml:space="preserve"> </w:t>
      </w:r>
      <w:r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>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дода намешавад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баъзе мавридњо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агар саробон надошта бошад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њамаи љавобњо 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Хизматрасонии и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ҷ</w:t>
      </w:r>
      <w:r w:rsidRPr="00EA7DE0">
        <w:rPr>
          <w:rFonts w:ascii="Times New Roman Tj" w:hAnsi="Times New Roman Tj"/>
          <w:color w:val="000000"/>
          <w:sz w:val="28"/>
          <w:szCs w:val="28"/>
        </w:rPr>
        <w:t>тимої ба ки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EA7DE0">
        <w:rPr>
          <w:rFonts w:ascii="Times New Roman Tj" w:hAnsi="Times New Roman Tj"/>
          <w:color w:val="000000"/>
          <w:sz w:val="28"/>
          <w:szCs w:val="28"/>
        </w:rPr>
        <w:t>о расонида мешавад?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духтарони фоњиша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>) ба зарадидагони офатњои таби;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ша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EA7DE0">
        <w:rPr>
          <w:rFonts w:ascii="Times New Roman Tj" w:hAnsi="Times New Roman Tj"/>
          <w:color w:val="000000"/>
          <w:sz w:val="28"/>
          <w:szCs w:val="28"/>
        </w:rPr>
        <w:t>рвандоне, ки дар њолати душвори зиндагї ќарор доранд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кўдакони каљрафтор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нафаќахурон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Маъюбони ношунаво </w:t>
      </w:r>
      <w:r>
        <w:rPr>
          <w:rFonts w:ascii="Times New Roman Tj" w:hAnsi="Times New Roman Tj"/>
          <w:color w:val="000000"/>
          <w:sz w:val="28"/>
          <w:szCs w:val="28"/>
        </w:rPr>
        <w:t xml:space="preserve">чигуна зиндагї </w:t>
      </w:r>
      <w:r w:rsidRPr="00EA7DE0">
        <w:rPr>
          <w:rFonts w:ascii="Times New Roman Tj" w:hAnsi="Times New Roman Tj"/>
          <w:color w:val="000000"/>
          <w:sz w:val="28"/>
          <w:szCs w:val="28"/>
        </w:rPr>
        <w:t>доранд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сатњи миёнаи зиндаги мебошанд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сатњи пасти зиндагї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шароити хуб доранд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зиндагонии ношунавоёна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њамаи љавобњо 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Сол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ои 2012 – 2013 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>
        <w:rPr>
          <w:rFonts w:ascii="Times New Roman Tj" w:hAnsi="Times New Roman Tj"/>
          <w:color w:val="000000"/>
          <w:sz w:val="28"/>
          <w:szCs w:val="28"/>
        </w:rPr>
        <w:t xml:space="preserve">амаги чанд </w:t>
      </w:r>
      <w:r w:rsidRPr="00EA7DE0">
        <w:rPr>
          <w:rFonts w:ascii="Times New Roman Tj" w:hAnsi="Times New Roman Tj"/>
          <w:color w:val="000000"/>
          <w:sz w:val="28"/>
          <w:szCs w:val="28"/>
        </w:rPr>
        <w:t>нафар маъюбони ношунавої ва нут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EA7DE0">
        <w:rPr>
          <w:rFonts w:ascii="Times New Roman Tj" w:hAnsi="Times New Roman Tj"/>
          <w:color w:val="000000"/>
          <w:sz w:val="28"/>
          <w:szCs w:val="28"/>
        </w:rPr>
        <w:t>ашон халалдор ба таълими умуми ва омўзиши касби фаро гирифта шуда буданд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727 нафар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525 нафар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626 нафар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544</w:t>
      </w:r>
      <w:r w:rsidRPr="008F1108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нафар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650</w:t>
      </w:r>
      <w:r w:rsidRPr="008F1108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нафар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Дар назди садорати Ташкилоти љамъиятии нобиноёни ЉТ 4 кумита фаъолият мекунанд, кадомњоянд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кумитаи дин, маданият, кумитаи амнияти миллї ва бехатарї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кумитаи њифзи кўдакон, кумитаи њифзи наврасон, пиронсолон ва муњољирон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к</w:t>
      </w:r>
      <w:r w:rsidRPr="00EA7DE0">
        <w:rPr>
          <w:rFonts w:ascii="Times New Roman Tj" w:hAnsi="Times New Roman Tj"/>
          <w:color w:val="000000"/>
          <w:sz w:val="28"/>
          <w:szCs w:val="28"/>
        </w:rPr>
        <w:t>умитаи занон, кумитаи љавонон, кумитаи кудакон, кумитаи технологияхо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AA5B9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њамаи љавобњо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AA5B9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к</w:t>
      </w:r>
      <w:r w:rsidRPr="00EA7DE0">
        <w:rPr>
          <w:rFonts w:ascii="Times New Roman Tj" w:hAnsi="Times New Roman Tj"/>
          <w:color w:val="000000"/>
          <w:sz w:val="28"/>
          <w:szCs w:val="28"/>
        </w:rPr>
        <w:t>умитаи иттифоќи касаба ва дин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Комиссияи њуќуќи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кўдакон дар Љумњурии Тољикистон кадом сол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таъсис ёфтааст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2005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2006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2008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1992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1987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Раёсати марказии ташкилоти љамъияти нобиноёни Тољикистон кадом сол ташкил карда шудааст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1937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1945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1954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1917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1946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Нафа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аи маъюбї дар кадом 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EA7DE0">
        <w:rPr>
          <w:rFonts w:ascii="Times New Roman Tj" w:hAnsi="Times New Roman Tj"/>
          <w:color w:val="000000"/>
          <w:sz w:val="28"/>
          <w:szCs w:val="28"/>
        </w:rPr>
        <w:t>олат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EA7DE0">
        <w:rPr>
          <w:rFonts w:ascii="Times New Roman Tj" w:hAnsi="Times New Roman Tj"/>
          <w:color w:val="000000"/>
          <w:sz w:val="28"/>
          <w:szCs w:val="28"/>
        </w:rPr>
        <w:t>о пардохта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њолатњои захмин шудан дар хизмати њарбї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њолати пиронсолї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ҳ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олати 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исман ё пурра гум кардани 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EA7DE0">
        <w:rPr>
          <w:rFonts w:ascii="Times New Roman Tj" w:hAnsi="Times New Roman Tj"/>
          <w:color w:val="000000"/>
          <w:sz w:val="28"/>
          <w:szCs w:val="28"/>
        </w:rPr>
        <w:t>обилияти кор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ӣ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нафа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>
        <w:rPr>
          <w:rFonts w:ascii="Times New Roman Tj" w:hAnsi="Times New Roman Tj"/>
          <w:color w:val="000000"/>
          <w:sz w:val="28"/>
          <w:szCs w:val="28"/>
        </w:rPr>
        <w:t xml:space="preserve">аи маъюбї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таъин карда мешавад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њоле, ки ду моњ дар ташхиси тиббии корхона њастанд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њамаи љавобњо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Истилоњи њифзи иљтимої бори аввал аз љониби кадом давлат истифода бурда шуд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Юнони Кадим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Мисри Кадим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ИМА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Рими ќадим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Федератсияи Россия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Аз љињати ќонунї истилоњи «њифзи иљтимої» ба суѓурта кардани кињо равона карда шуда буд?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суѓуртакунии њарбињо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суѓуртакунии бекорон, пиронсолон ва маъюбон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суѓуртакунии беморон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суѓуртакунии наврасон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њамаи љавобњо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Њифзи иљтимої чист?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њифзи иљтимої ин низоми таъминоти шароитњои хуби њамешагии мардум мебошад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њифзи иљтимої ин таъминоти шароитњои маданию маъмурии мардум аст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њифзи иљтимої ин низоми муносибатњои љамъиятї, љињати таъминоти шароитњои мусоид барои њаётгузаронии мўътадил ва арзандаи мардум мебошад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њифзи иљтимої ин танњо њимояи мўњољирони мењнати мебошад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њамаи љавобњо 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20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Кўмакњои унвонии </w:t>
      </w:r>
      <w:r>
        <w:rPr>
          <w:rFonts w:ascii="Times New Roman Tj" w:hAnsi="Times New Roman Tj"/>
          <w:color w:val="000000"/>
          <w:sz w:val="28"/>
          <w:szCs w:val="28"/>
        </w:rPr>
        <w:t xml:space="preserve">иљтимої ба кадом шахсон </w:t>
      </w:r>
      <w:r w:rsidRPr="00EA7DE0">
        <w:rPr>
          <w:rFonts w:ascii="Times New Roman Tj" w:hAnsi="Times New Roman Tj"/>
          <w:color w:val="000000"/>
          <w:sz w:val="28"/>
          <w:szCs w:val="28"/>
        </w:rPr>
        <w:t>расонида мешаванд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шахсони маъюб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шахсони бемор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шахсоне, ки имконияти таъминоти пурраи моддии худашонро надоранд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шахсоне, ки гирифтори маводи мухаддир ва майзадагїњастанд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барои оилањо ва шањрвандони камбизоат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21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Мафњуми «система»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чист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раќобати озод аст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ин «низом» аст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сохтори њифзи иљтимої аст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ин ваколат аст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шакли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азнавсози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аст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22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Њифзи иљтимої аз чанд самт иборат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чор самт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ду самт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шаш самт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панљ самт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се самт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23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Ду самти асосии њифзи иљтимоии ањолиро нишон дињед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таъминоти нафаќа ва хизматрасонии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дастгирии маъюбон ва хизматрасонии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хизматрасонии иљтимої ва кўмакпулињо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суѓуртаи иљтимої ва мусоидат ба шуѓли ањолї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њамаи љавобњо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24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Нафаќаи мењнатїба чигуна шахсонхос аст?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>) ба шахсоне, ки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кор мекунанду бемор мешаванд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шахсоне, ки кор мекунанд ва андозњои иљтимої месупоранд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шахсони нашъаманд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њайати ќаторї ва техникии соњаи њарбї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кормандони ало</w:t>
      </w:r>
      <w:r w:rsidRPr="00EA7DE0">
        <w:rPr>
          <w:rFonts w:ascii="Times New Roman" w:hAnsi="Times New Roman"/>
          <w:color w:val="000000"/>
          <w:sz w:val="28"/>
          <w:szCs w:val="28"/>
        </w:rPr>
        <w:t>³</w:t>
      </w:r>
      <w:r w:rsidRPr="00EA7DE0">
        <w:rPr>
          <w:rFonts w:ascii="Times New Roman Tj" w:hAnsi="Times New Roman Tj"/>
          <w:color w:val="000000"/>
          <w:sz w:val="28"/>
          <w:szCs w:val="28"/>
        </w:rPr>
        <w:t>идаи соњаи њифзи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25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Барои занон барои таъиноти нафаќа чанд сол собиќаи корї зарур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30 сол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15 сол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20 сол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25 сол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35 сол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26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Мардон аз синни чанд солагї ба нафаќаи мењнатї њуќуќ пайдо мекунанд?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>
        <w:rPr>
          <w:rFonts w:ascii="Times New Roman Tj" w:hAnsi="Times New Roman Tj"/>
          <w:color w:val="000000"/>
          <w:sz w:val="28"/>
          <w:szCs w:val="28"/>
        </w:rPr>
        <w:t>з сини 60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солагї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сини 65 солагї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сини 63 солагї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сини 40 солагї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сини 50 солагї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27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Донишљў то синни чанд солагиаш нафаќаи бе саробонї метавонад гирад?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т</w:t>
      </w:r>
      <w:r>
        <w:rPr>
          <w:rFonts w:ascii="Times New Roman Tj" w:hAnsi="Times New Roman Tj"/>
          <w:color w:val="000000"/>
          <w:sz w:val="28"/>
          <w:szCs w:val="28"/>
        </w:rPr>
        <w:t>о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оиладор шуданаш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то ба итмом расонидани тањсил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то кор ёфтанаш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то 23 – солагиаш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њамаи љавобњо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28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Мафуњми «протез» чист?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ш</w:t>
      </w:r>
      <w:r w:rsidRPr="00EA7DE0">
        <w:rPr>
          <w:rFonts w:ascii="Times New Roman Tj" w:hAnsi="Times New Roman Tj"/>
          <w:color w:val="000000"/>
          <w:sz w:val="28"/>
          <w:szCs w:val="28"/>
        </w:rPr>
        <w:t>ахси майзада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шахси хайрхоњ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бемории сактаи дил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маънои узви сунъиро дорад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маънои бепарасторро дорад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29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Алњол дар Љумњурии Тољикистон чи ќадар маъюбон ба ќайд гирифта шудаанд?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зиёда аз 200 њазор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зиёда аз 560 њазор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зиёда 30 њазор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зиёда аз 160 њазор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ќариб як миллион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30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Дар Тољикистон Вазорати мењнат ва њифзи иљтимоии ањолї кадом сол таъсис дода шудааст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6 декабри соли 2000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5 ноябри соли 2003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6 декабри соли 2003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23 феврали соли 2004;</w:t>
      </w:r>
      <w:r>
        <w:rPr>
          <w:rFonts w:ascii="Times New Roman Tj" w:hAnsi="Times New Roman Tj"/>
          <w:color w:val="000000"/>
          <w:sz w:val="28"/>
          <w:szCs w:val="28"/>
        </w:rPr>
        <w:t xml:space="preserve"> 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25 январи соли 2001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31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Ташкилотњои љамъиятии њифзи иљтимоии ањолї кадомњоянд?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>ҷ</w:t>
      </w:r>
      <w:r w:rsidRPr="00EA7DE0">
        <w:rPr>
          <w:rFonts w:ascii="Times New Roman Tj" w:hAnsi="Times New Roman Tj"/>
          <w:color w:val="000000"/>
          <w:sz w:val="28"/>
          <w:szCs w:val="28"/>
        </w:rPr>
        <w:t>амъияти нобиноён,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ношунавоён, маъюбон, чернобилчиён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ташкилотњои байналхалќии хайрия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ташкилотњои соњибкорон, варзишгарон ва маъмурон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ташкилотњои сањомї, миёнаравњо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њамаи љавобњо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32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ВМЊИА ихтисоршудаи кадом калимањо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Вазорати молия ва тандурустї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Вазорати кишоварзї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Вазорати мењнат ва њифзи иљтимоии ањолї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Вазорати рушди иќтисод ва савдо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Вазорати мелеоратсия ва хољагии об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33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Чигуна шахсон ба кўмакпулии давлатии иљтимої њуќуќ доранд?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ш</w:t>
      </w:r>
      <w:r w:rsidRPr="00EA7DE0">
        <w:rPr>
          <w:rFonts w:ascii="Times New Roman Tj" w:hAnsi="Times New Roman Tj"/>
          <w:color w:val="000000"/>
          <w:sz w:val="28"/>
          <w:szCs w:val="28"/>
        </w:rPr>
        <w:t>ахсони маъюб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шахсоне, ки дар асоси шартномаи мењнатї фаъолият намуда, пардохтњои суѓўртавиро анљом додаанд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шахсоне, ки зимни хизмати њарбї маъюб шудаанд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шахсоне, ки бекор њастанд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шахсоне, ки аз озодї мањрум шудаанд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34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Кумакпўлињои иљтимоии давлатї аз љониби кадом маќомот пардохт карда мешаванд?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EA7DE0">
        <w:rPr>
          <w:rFonts w:ascii="Times New Roman Tj" w:hAnsi="Times New Roman Tj"/>
          <w:color w:val="000000"/>
          <w:sz w:val="28"/>
          <w:szCs w:val="28"/>
        </w:rPr>
        <w:t>з љониби ташкилотњои хайриявї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љониби Агентии давлатии суѓуртаи иљтимої ва нафаќа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љониби Вазорати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љониби Вазорати молия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њамаи љавобњо 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35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Андозњои иљтимої аз њисоби кадом ташкилотњо љамъоварї карда мешаванд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в</w:t>
      </w:r>
      <w:r w:rsidRPr="00EA7DE0">
        <w:rPr>
          <w:rFonts w:ascii="Times New Roman Tj" w:hAnsi="Times New Roman Tj"/>
          <w:color w:val="000000"/>
          <w:sz w:val="28"/>
          <w:szCs w:val="28"/>
        </w:rPr>
        <w:t>азорати мењнат ва њифзи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хона-интернатњои пиронсолон ва маъюбон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корфармоён ва дигар шахсони њуќуќї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ташкилотњои љамъиятии маъюбон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шахсони воќеъї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36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Шартњои таъин кардани кўмакпулињоро муайян намоед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eastAsia="Times New Roman" w:hAnsi="Times New Roman"/>
          <w:color w:val="000000"/>
          <w:sz w:val="28"/>
          <w:szCs w:val="28"/>
          <w:lang w:val="tg-Cyrl-TJ"/>
        </w:rPr>
        <w:t>ҳ</w:t>
      </w:r>
      <w:r w:rsidRPr="00EA7DE0">
        <w:rPr>
          <w:rFonts w:ascii="Times New Roman Tj" w:hAnsi="Times New Roman Tj"/>
          <w:color w:val="000000"/>
          <w:sz w:val="28"/>
          <w:szCs w:val="28"/>
        </w:rPr>
        <w:t>ангоми гумкардани ќобилияти корї ва протезкунї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њангоми корношоямии муваќќатї, бекорї, њомиладорї ва таваллуди фарзандон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њангоми тањсил дар донишгоњњо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њангоми ба нафаќаи мењнати бармадан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њамаи љавобњо 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37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Агар одам ва моликияти ў дар натиљаи офатњои табиї осеб бинанд ба ў кўмаки моддї расонида мешавад ё не?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гар ки су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ғ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уртаи и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ҷ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тимои дошта бошад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агар моликияташ давлати бошад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баъзан ваќт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агар дар љои њодиса набошанд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њамаи љавобњо 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38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Системаи њифзи иљтимої аз чанд зерсистемањо иборат аст?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EA7DE0">
        <w:rPr>
          <w:rFonts w:ascii="Times New Roman Tj" w:hAnsi="Times New Roman Tj"/>
          <w:color w:val="000000"/>
          <w:sz w:val="28"/>
          <w:szCs w:val="28"/>
        </w:rPr>
        <w:t>з ду зерсистема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чор зерсистема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њафтзерсистема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шаш зерсистема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њашт зерсистема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39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Кадоме аз мафњумњои зерин ба зерсистемањои њифзи иљтимої ворид мешавад?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т</w:t>
      </w:r>
      <w:r w:rsidRPr="00EA7DE0">
        <w:rPr>
          <w:rFonts w:ascii="Times New Roman Tj" w:hAnsi="Times New Roman Tj"/>
          <w:color w:val="000000"/>
          <w:sz w:val="28"/>
          <w:szCs w:val="28"/>
        </w:rPr>
        <w:t>аъминоти нафаќа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пардохти музди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таъминоти љойи хоб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таъминоти алоќа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дастрасїба ахборот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40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Асоси иќтисодии таъминоти нафаќаро чи ташкил менамояд?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б</w:t>
      </w:r>
      <w:r w:rsidRPr="00EA7DE0">
        <w:rPr>
          <w:rFonts w:ascii="Times New Roman Tj" w:hAnsi="Times New Roman Tj"/>
          <w:color w:val="000000"/>
          <w:sz w:val="28"/>
          <w:szCs w:val="28"/>
        </w:rPr>
        <w:t>уљет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и в</w:t>
      </w:r>
      <w:r w:rsidRPr="00EA7DE0">
        <w:rPr>
          <w:rFonts w:ascii="Times New Roman Tj" w:hAnsi="Times New Roman Tj"/>
          <w:color w:val="000000"/>
          <w:sz w:val="28"/>
          <w:szCs w:val="28"/>
        </w:rPr>
        <w:t>азорати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маблаѓњои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в</w:t>
      </w:r>
      <w:r w:rsidRPr="00EA7DE0">
        <w:rPr>
          <w:rFonts w:ascii="Times New Roman Tj" w:hAnsi="Times New Roman Tj"/>
          <w:color w:val="000000"/>
          <w:sz w:val="28"/>
          <w:szCs w:val="28"/>
        </w:rPr>
        <w:t>азорати иќтисод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буљети Агентии давлатии суѓуртаи иљтимої ва нафаќа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буљети маќомоти мањаллї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ф</w:t>
      </w:r>
      <w:r w:rsidRPr="00EA7DE0">
        <w:rPr>
          <w:rFonts w:ascii="Times New Roman Tj" w:hAnsi="Times New Roman Tj"/>
          <w:color w:val="000000"/>
          <w:sz w:val="28"/>
          <w:szCs w:val="28"/>
        </w:rPr>
        <w:t>ондњои махсуси љумњуриявии таъминоти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41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Кадоме аз инњо ба зерсистемаи њифзи иљтимої алоќаманд аст, муайян намоед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т</w:t>
      </w:r>
      <w:r w:rsidRPr="00EA7DE0">
        <w:rPr>
          <w:rFonts w:ascii="Times New Roman Tj" w:hAnsi="Times New Roman Tj"/>
          <w:color w:val="000000"/>
          <w:sz w:val="28"/>
          <w:szCs w:val="28"/>
        </w:rPr>
        <w:t>авонбахшии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технологияи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субстансияи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маќомоти суѓуртавї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маргиналияти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42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Намудњои нафаќа кадомњоянд?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н</w:t>
      </w:r>
      <w:r w:rsidRPr="00EA7DE0">
        <w:rPr>
          <w:rFonts w:ascii="Times New Roman Tj" w:hAnsi="Times New Roman Tj"/>
          <w:color w:val="000000"/>
          <w:sz w:val="28"/>
          <w:szCs w:val="28"/>
        </w:rPr>
        <w:t>афаќаи давлатїва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нафаќаи маъюбї ва бепарасторї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7E279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нафаќаи </w:t>
      </w:r>
      <w:r w:rsidRPr="00EA7DE0">
        <w:rPr>
          <w:rFonts w:ascii="Times New Roman Tj" w:hAnsi="Times New Roman Tj"/>
          <w:color w:val="000000"/>
          <w:sz w:val="28"/>
          <w:szCs w:val="28"/>
        </w:rPr>
        <w:t>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нафаќаи мењнатї ва кўдакї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нафаќаи мењнатї ва нафаќаи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43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Кадоме аз инњо ба вазифаи репродуктивї дохил 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EA7DE0">
        <w:rPr>
          <w:rFonts w:ascii="Times New Roman Tj" w:hAnsi="Times New Roman Tj"/>
          <w:color w:val="000000"/>
          <w:sz w:val="28"/>
          <w:szCs w:val="28"/>
        </w:rPr>
        <w:t>налогия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гносеология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аксиология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репродуксия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коммуникатсия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44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Аз мафњумњои зерин кадомаш ба маъбон алоќаманд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т</w:t>
      </w:r>
      <w:r w:rsidRPr="00EA7DE0">
        <w:rPr>
          <w:rFonts w:ascii="Times New Roman Tj" w:hAnsi="Times New Roman Tj"/>
          <w:color w:val="000000"/>
          <w:sz w:val="28"/>
          <w:szCs w:val="28"/>
        </w:rPr>
        <w:t>авонбахшии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технологияи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субстансияи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мусоидат ба шуѓли ањолї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корњои љамъиятї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45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Кадом моддаи Сарќонуни Љумњурии Тољикистон оиларо асоси љамъият эътироф менамояд?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м</w:t>
      </w:r>
      <w:r w:rsidRPr="00EA7DE0">
        <w:rPr>
          <w:rFonts w:ascii="Times New Roman Tj" w:hAnsi="Times New Roman Tj"/>
          <w:color w:val="000000"/>
          <w:sz w:val="28"/>
          <w:szCs w:val="28"/>
        </w:rPr>
        <w:t>оддаи 41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моддаи 44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моддаи 35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моддаи 56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моддаи 33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46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Њуќуќ ба тањсил барои шањрвандони Љумњурии Тољикистон дар кадом моддаи Контитутсия омадааст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д</w:t>
      </w:r>
      <w:r w:rsidRPr="00EA7DE0">
        <w:rPr>
          <w:rFonts w:ascii="Times New Roman Tj" w:hAnsi="Times New Roman Tj"/>
          <w:color w:val="000000"/>
          <w:sz w:val="28"/>
          <w:szCs w:val="28"/>
        </w:rPr>
        <w:t>ар моддаи 12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моддаи 14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моддаи 17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моддаи 43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моддаи 41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47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Њифзи иљтимоии ањолї нисбати кадом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шахсон татбиќ карда мешавад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нисбати шахсоне, ки ба њолати душвори зиндагї гирифтор гардидаанд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нисбати пиронсолон ва бекорон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нисбати майзадагон ва мўњољирон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нисбати занони бе шавњар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њамаи љавобњо дурустанд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48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Маќсад аз њифзи иљтимоии ањолї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 xml:space="preserve">дар чист? 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дастгирии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табаќањои махсуси љамъиятї дар љомеа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дастгирї ва кумак расонидан ба шахсони ниёзманде, ки бо нерўи худ мушкилоти хешро њал карда наметавонанд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дастгирї ва њифзи иљтимоии шахсоне, ки дар хизмати њарбї буданд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њамаи љавобњо дурустанд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њамаи љавобњо нодурустанд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49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Кумаки иљтимої чист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чорабинињои махсуси равандњои иљтимоию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иќтисодї;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 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чорабинињои махсус нисбати беморињои дарозмуддат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кафолатњои иљтимої ба бошандагони хона - интернатњо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таъминоти нафаќа ба пиронсолон ва маъюбон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чорабинињои махсусе, ки барои фароњам овардани шароити кофии зисти гурўњњои иљтимої ва дастгирии онро равона шудаанд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50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 xml:space="preserve">Хизматњои иљтимої чист? 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ин низоми чорањои манзилию маишї, ки ба шахсони алоњида ё гурўњњои ањолї расонида мешаванд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кору фаъолиятњое, ки барои осон намудани мушкилоти зиндагї, дастгирии мавќеи иљтимої, њаёту фаъолияти мўътадил ва мутобиќшавии онњо дар љомеа расонда мешаванд;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 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тадбирњое, ки ба инкишофи љамъияти инсонї ва таќсимоти мењнат равона шудаанд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хизматњои коргарон, ки барои рушди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илм, љараёни таълим ва фаъолиятњои амалї анљом дода мешаванд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фаъолияти занњо барои дастгирї, ёрї ва њифзи иљтимоии ин ё он табаќањои иљтимої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51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.</w:t>
      </w:r>
    </w:p>
    <w:p w:rsidR="00041FE4" w:rsidRDefault="00041FE4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8558DC">
        <w:rPr>
          <w:rFonts w:ascii="Times New Roman Tj" w:hAnsi="Times New Roman Tj"/>
          <w:color w:val="000000"/>
          <w:sz w:val="28"/>
          <w:szCs w:val="28"/>
          <w:lang w:val="uk-UA"/>
        </w:rPr>
        <w:t>Зери мафхуми «неруи инсони» чиро мефахмед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?</w:t>
      </w:r>
    </w:p>
    <w:p w:rsidR="00041FE4" w:rsidRDefault="00041FE4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8558DC">
        <w:rPr>
          <w:rFonts w:ascii="Times New Roman Tj" w:hAnsi="Times New Roman Tj"/>
          <w:color w:val="000000"/>
          <w:sz w:val="28"/>
          <w:szCs w:val="28"/>
          <w:lang w:val="uk-UA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8558DC">
        <w:rPr>
          <w:rFonts w:ascii="Times New Roman Tj" w:hAnsi="Times New Roman Tj"/>
          <w:color w:val="000000"/>
          <w:sz w:val="28"/>
          <w:szCs w:val="28"/>
          <w:lang w:val="uk-UA"/>
        </w:rPr>
        <w:t>неруи инсони ин неруи чисмонии инсон мебошад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8558DC">
        <w:rPr>
          <w:rFonts w:ascii="Times New Roman Tj" w:hAnsi="Times New Roman Tj"/>
          <w:color w:val="000000"/>
          <w:sz w:val="28"/>
          <w:szCs w:val="28"/>
          <w:lang w:val="uk-UA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8558DC">
        <w:rPr>
          <w:rFonts w:ascii="Times New Roman Tj" w:hAnsi="Times New Roman Tj"/>
          <w:color w:val="000000"/>
          <w:sz w:val="28"/>
          <w:szCs w:val="28"/>
          <w:lang w:val="uk-UA"/>
        </w:rPr>
        <w:t>неруи инсони сифати ичтимоиест, ки танхо неруи чисмони, маънави, рухони ва имкониятхои рушди одамонро ифода мекунад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8558DC">
        <w:rPr>
          <w:rFonts w:ascii="Times New Roman Tj" w:hAnsi="Times New Roman Tj"/>
          <w:color w:val="000000"/>
          <w:sz w:val="28"/>
          <w:szCs w:val="28"/>
          <w:lang w:val="uk-UA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8558DC">
        <w:rPr>
          <w:rFonts w:ascii="Times New Roman Tj" w:hAnsi="Times New Roman Tj"/>
          <w:color w:val="000000"/>
          <w:sz w:val="28"/>
          <w:szCs w:val="28"/>
          <w:lang w:val="uk-UA"/>
        </w:rPr>
        <w:t>намедонам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8558DC">
        <w:rPr>
          <w:rFonts w:ascii="Times New Roman Tj" w:hAnsi="Times New Roman Tj"/>
          <w:color w:val="000000"/>
          <w:sz w:val="28"/>
          <w:szCs w:val="28"/>
          <w:lang w:val="uk-UA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8558DC">
        <w:rPr>
          <w:rFonts w:ascii="Times New Roman Tj" w:hAnsi="Times New Roman Tj"/>
          <w:color w:val="000000"/>
          <w:sz w:val="28"/>
          <w:szCs w:val="28"/>
          <w:lang w:val="uk-UA"/>
        </w:rPr>
        <w:t>неруи инсони сифати ичтимоиест, ки неруи чисмони, маънави, рухони ва имкониятхои рушди одамонро ифода намуда, ба натичахои фаъолият ва сифати зиндагии онхо таъсир мерасонад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8558DC" w:rsidRDefault="00041FE4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8558DC">
        <w:rPr>
          <w:rFonts w:ascii="Times New Roman Tj" w:hAnsi="Times New Roman Tj"/>
          <w:color w:val="000000"/>
          <w:sz w:val="28"/>
          <w:szCs w:val="28"/>
          <w:lang w:val="uk-UA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8558DC">
        <w:rPr>
          <w:rFonts w:ascii="Times New Roman Tj" w:hAnsi="Times New Roman Tj"/>
          <w:color w:val="000000"/>
          <w:sz w:val="28"/>
          <w:szCs w:val="28"/>
          <w:lang w:val="uk-UA"/>
        </w:rPr>
        <w:t>чавоби дуруст вучуд надорад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8558DC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@</w:t>
      </w:r>
      <w:r w:rsidRPr="008558DC">
        <w:rPr>
          <w:rFonts w:ascii="Times New Roman Tj" w:hAnsi="Times New Roman Tj"/>
          <w:color w:val="000000"/>
          <w:sz w:val="28"/>
          <w:szCs w:val="28"/>
          <w:lang w:val="uk-UA"/>
        </w:rPr>
        <w:t>52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Гуманизм чист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хайрхоњї;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 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фаъолияти таваккалї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инсондўстї;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 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барќароршавї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њамаи љавобњо нодурустанд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53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То аввали соли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2012 шумораи маъюбон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дар Љумњури Тољикистон чї ќадар буд ?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123456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нафар;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 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133 000 нафар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200 345 нафар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240567нафар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172 400 нафар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54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Эъломияи њуќуќи башари СММ кадом сол ќабул карда шудааст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с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оли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1994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соли 1945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соли 1970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соли 1948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соли 1991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55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Эъломияи њуќуќи кўдаки СММ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кадом сол ќабул карда шудааст?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с</w:t>
      </w:r>
      <w:r w:rsidRPr="00EA7DE0">
        <w:rPr>
          <w:rFonts w:ascii="Times New Roman Tj" w:hAnsi="Times New Roman Tj"/>
          <w:color w:val="000000"/>
          <w:sz w:val="28"/>
          <w:szCs w:val="28"/>
        </w:rPr>
        <w:t>оли 1989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1895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1986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1956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1999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56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Ќонуни ЉТ «Дар бораи њифзи иљтимоии шањрвандоне, ки бар асари фалокати неругоњи барќи атомии Чернобил кадом сол ќабул шудааст?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1991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1986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2001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2007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2012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57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Ќонуни ЉТ «Дар бораи ветеранњо»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кадом сол ќабул карда шудааст?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с</w:t>
      </w:r>
      <w:r w:rsidRPr="00EA7DE0">
        <w:rPr>
          <w:rFonts w:ascii="Times New Roman Tj" w:hAnsi="Times New Roman Tj"/>
          <w:color w:val="000000"/>
          <w:sz w:val="28"/>
          <w:szCs w:val="28"/>
        </w:rPr>
        <w:t>оли 1999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1945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1991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1995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2010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58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Ќонуни ЉТ «Дар бораи стандартњои иљтимоии давлатї» кадом сол ќабул шудааст?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с</w:t>
      </w:r>
      <w:r w:rsidRPr="00EA7DE0">
        <w:rPr>
          <w:rFonts w:ascii="Times New Roman Tj" w:hAnsi="Times New Roman Tj"/>
          <w:color w:val="000000"/>
          <w:sz w:val="28"/>
          <w:szCs w:val="28"/>
        </w:rPr>
        <w:t>оли 1990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1999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2011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2009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2000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59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Бо ќарори СММ соли 1999 </w:t>
      </w:r>
      <w:r>
        <w:rPr>
          <w:rFonts w:ascii="Times New Roman Tj" w:hAnsi="Times New Roman Tj"/>
          <w:color w:val="000000"/>
          <w:sz w:val="28"/>
          <w:szCs w:val="28"/>
        </w:rPr>
        <w:t>дар љањон соли чї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эълон шуда буд?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с</w:t>
      </w:r>
      <w:r w:rsidRPr="00EA7DE0">
        <w:rPr>
          <w:rFonts w:ascii="Times New Roman Tj" w:hAnsi="Times New Roman Tj"/>
          <w:color w:val="000000"/>
          <w:sz w:val="28"/>
          <w:szCs w:val="28"/>
        </w:rPr>
        <w:t>оли пиронсолон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кўдакон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наврасон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љавонон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занон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60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8558DC">
        <w:rPr>
          <w:rFonts w:ascii="Times New Roman Tj" w:hAnsi="Times New Roman Tj"/>
          <w:color w:val="000000"/>
          <w:sz w:val="28"/>
          <w:szCs w:val="28"/>
        </w:rPr>
        <w:t>Неруи пешбарандаи чомеа кихо ба шумор мераванд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8558DC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8558DC">
        <w:rPr>
          <w:rFonts w:ascii="Times New Roman Tj" w:hAnsi="Times New Roman Tj"/>
          <w:color w:val="000000"/>
          <w:sz w:val="28"/>
          <w:szCs w:val="28"/>
        </w:rPr>
        <w:t>пиронсолон, муаллимон, духтурон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8558DC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8558DC">
        <w:rPr>
          <w:rFonts w:ascii="Times New Roman Tj" w:hAnsi="Times New Roman Tj"/>
          <w:color w:val="000000"/>
          <w:sz w:val="28"/>
          <w:szCs w:val="28"/>
        </w:rPr>
        <w:t>чавонон, донишчуён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8558DC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8558DC">
        <w:rPr>
          <w:rFonts w:ascii="Times New Roman Tj" w:hAnsi="Times New Roman Tj"/>
          <w:color w:val="000000"/>
          <w:sz w:val="28"/>
          <w:szCs w:val="28"/>
        </w:rPr>
        <w:t>худи чомеа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8558DC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8558DC">
        <w:rPr>
          <w:rFonts w:ascii="Times New Roman Tj" w:hAnsi="Times New Roman Tj"/>
          <w:color w:val="000000"/>
          <w:sz w:val="28"/>
          <w:szCs w:val="28"/>
        </w:rPr>
        <w:t>шахсони фаъол, ташкилотчи ва созанда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8558DC" w:rsidRDefault="00041FE4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8558DC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8558DC">
        <w:rPr>
          <w:rFonts w:ascii="Cambria" w:hAnsi="Cambria" w:cs="Cambria"/>
          <w:color w:val="000000"/>
          <w:sz w:val="28"/>
          <w:szCs w:val="28"/>
        </w:rPr>
        <w:t>ҳ</w:t>
      </w:r>
      <w:r w:rsidRPr="008558DC">
        <w:rPr>
          <w:rFonts w:ascii="Times New Roman Tj" w:hAnsi="Times New Roman Tj" w:cs="Times New Roman Tj"/>
          <w:color w:val="000000"/>
          <w:sz w:val="28"/>
          <w:szCs w:val="28"/>
        </w:rPr>
        <w:t>амаи</w:t>
      </w:r>
      <w:r w:rsidRPr="008558DC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8558DC">
        <w:rPr>
          <w:rFonts w:ascii="Cambria" w:hAnsi="Cambria" w:cs="Cambria"/>
          <w:color w:val="000000"/>
          <w:sz w:val="28"/>
          <w:szCs w:val="28"/>
        </w:rPr>
        <w:t>ҷ</w:t>
      </w:r>
      <w:r w:rsidRPr="008558DC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8558DC">
        <w:rPr>
          <w:rFonts w:ascii="Cambria" w:hAnsi="Cambria" w:cs="Cambria"/>
          <w:color w:val="000000"/>
          <w:sz w:val="28"/>
          <w:szCs w:val="28"/>
        </w:rPr>
        <w:t>ҳ</w:t>
      </w:r>
      <w:r w:rsidRPr="008558DC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8558DC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8558DC">
        <w:rPr>
          <w:rFonts w:ascii="Times New Roman Tj" w:hAnsi="Times New Roman Tj" w:cs="Times New Roman Tj"/>
          <w:color w:val="000000"/>
          <w:sz w:val="28"/>
          <w:szCs w:val="28"/>
        </w:rPr>
        <w:t>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61</w:t>
      </w: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EA7DE0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Давраи пиронсолї асосан аз синни чандсолагї оѓоз мегардад</w:t>
      </w: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A</w:t>
      </w: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shd w:val="clear" w:color="auto" w:fill="FFFFFF"/>
          <w:lang w:val="tg-Cyrl-TJ"/>
        </w:rPr>
        <w:t>а</w:t>
      </w:r>
      <w:r w:rsidRPr="00EA7DE0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з сини 100 солагї</w:t>
      </w: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B</w:t>
      </w: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аз сини 63 солагї</w:t>
      </w: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C</w:t>
      </w: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аз сини 80 солагї</w:t>
      </w: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D</w:t>
      </w: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аз сини 60 солагї</w:t>
      </w: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E</w:t>
      </w: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аз сини 65 солагї</w:t>
      </w: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62</w:t>
      </w:r>
      <w:r>
        <w:rPr>
          <w:rFonts w:ascii="Times New Roman Tj" w:hAnsi="Times New Roman Tj"/>
          <w:color w:val="000000"/>
          <w:sz w:val="28"/>
          <w:szCs w:val="28"/>
          <w:shd w:val="clear" w:color="auto" w:fill="FFFFFF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Геронтология чиро меомўзад?</w:t>
      </w:r>
      <w:r>
        <w:rPr>
          <w:rFonts w:ascii="Times New Roman Tj" w:hAnsi="Times New Roman Tj"/>
          <w:color w:val="000000"/>
          <w:sz w:val="28"/>
          <w:szCs w:val="28"/>
        </w:rPr>
        <w:t xml:space="preserve"> 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г</w:t>
      </w:r>
      <w:r>
        <w:rPr>
          <w:rFonts w:ascii="Times New Roman Tj" w:hAnsi="Times New Roman Tj"/>
          <w:color w:val="000000"/>
          <w:sz w:val="28"/>
          <w:szCs w:val="28"/>
        </w:rPr>
        <w:t xml:space="preserve">еронтология </w:t>
      </w:r>
      <w:r w:rsidRPr="00EA7DE0">
        <w:rPr>
          <w:rFonts w:ascii="Times New Roman Tj" w:hAnsi="Times New Roman Tj"/>
          <w:color w:val="000000"/>
          <w:sz w:val="28"/>
          <w:szCs w:val="28"/>
        </w:rPr>
        <w:t>илмест, ки раванди пиршавї ва тарафњои биологї, тиббї, иљтимої, психологї, гигенї ва иќтисодии онро меомўзад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геронтология илмест, ки раванњои пиршавии биологию иљтимоии инсонро меомўзад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геронтология илмест дар бораи њолатњои пиршавии психологии ва иљтимоии инсон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илм дар бораи растани мебошад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њамаи љавобњо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63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Геронтология аз чанд 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равия иборат аст? 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EA7DE0">
        <w:rPr>
          <w:rFonts w:ascii="Times New Roman Tj" w:hAnsi="Times New Roman Tj"/>
          <w:color w:val="000000"/>
          <w:sz w:val="28"/>
          <w:szCs w:val="28"/>
        </w:rPr>
        <w:t>з панљ равия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шаш равия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се равия;</w:t>
      </w:r>
      <w:r>
        <w:rPr>
          <w:rFonts w:ascii="Times New Roman Tj" w:hAnsi="Times New Roman Tj"/>
          <w:color w:val="000000"/>
          <w:sz w:val="28"/>
          <w:szCs w:val="28"/>
        </w:rPr>
        <w:t xml:space="preserve"> 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ду равия;</w:t>
      </w:r>
      <w:r>
        <w:rPr>
          <w:rFonts w:ascii="Times New Roman Tj" w:hAnsi="Times New Roman Tj"/>
          <w:color w:val="000000"/>
          <w:sz w:val="28"/>
          <w:szCs w:val="28"/>
        </w:rPr>
        <w:t xml:space="preserve"> 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чор равия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64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Кори иљтимої бо пиро</w:t>
      </w:r>
      <w:r>
        <w:rPr>
          <w:rFonts w:ascii="Times New Roman Tj" w:hAnsi="Times New Roman Tj"/>
          <w:color w:val="000000"/>
          <w:sz w:val="28"/>
          <w:szCs w:val="28"/>
        </w:rPr>
        <w:t xml:space="preserve">нсолон ба таври расмї аз кадом солњо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ташаккул меёбад?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соли 1956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соли 1945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соли 1987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соли 1978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соли 1970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65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Шахсонеро, ки дар натиљаи ну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EA7DE0">
        <w:rPr>
          <w:rFonts w:ascii="Times New Roman Tj" w:hAnsi="Times New Roman Tj"/>
          <w:color w:val="000000"/>
          <w:sz w:val="28"/>
          <w:szCs w:val="28"/>
        </w:rPr>
        <w:t>сёбии саломатї, беморї, љароњатбардорї, иллати љисмонї ва а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EA7DE0">
        <w:rPr>
          <w:rFonts w:ascii="Times New Roman Tj" w:hAnsi="Times New Roman Tj"/>
          <w:color w:val="000000"/>
          <w:sz w:val="28"/>
          <w:szCs w:val="28"/>
        </w:rPr>
        <w:t>лонї фаъолияти њаётии онњо мањдуд гардидааст, чї ном мебаранд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ш</w:t>
      </w:r>
      <w:r w:rsidRPr="00EA7DE0">
        <w:rPr>
          <w:rFonts w:ascii="Times New Roman Tj" w:hAnsi="Times New Roman Tj"/>
          <w:color w:val="000000"/>
          <w:sz w:val="28"/>
          <w:szCs w:val="28"/>
        </w:rPr>
        <w:t>ахсоне, ки дар асоси шартнома ва суѓурта кор мекунанд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шахсони маъюб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шахсоне, ки хизмати њарбї менамоянд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шахсоне, ки бекор њастанд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шахсоне, ки ба тањсил банд мебошанд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66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Њудуди нихоии синну соли кудакони маъюб то чандсолагї мебошад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то синни 16 - солагї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то синни 18- солагї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то синни 7-солагї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то пиронсолї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то 20 -солагї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67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Маъюбиро кадом маќомот таъин менамояд?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Вазорати мењнат ва њифзи иљтимоии ањолї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Агентии давлатии шуѓли ањолї ва њифзи иљтимої;</w:t>
      </w:r>
      <w:r>
        <w:rPr>
          <w:rFonts w:ascii="Times New Roman Tj" w:hAnsi="Times New Roman Tj"/>
          <w:color w:val="000000"/>
          <w:sz w:val="28"/>
          <w:szCs w:val="28"/>
        </w:rPr>
        <w:t xml:space="preserve"> 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Маркази саломатии шањрїю ноњиявї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Хадамоти давлатии ташхиси тиббию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Пажуњишгоњи ташхис ва барќарорсозии ќобилияти маъюбон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68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Аз </w:t>
      </w:r>
      <w:r>
        <w:rPr>
          <w:rFonts w:ascii="Times New Roman Tj" w:hAnsi="Times New Roman Tj"/>
          <w:color w:val="000000"/>
          <w:sz w:val="28"/>
          <w:szCs w:val="28"/>
        </w:rPr>
        <w:t xml:space="preserve">кадом сол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маќсади бењтар гардонидани сифати зин</w:t>
      </w:r>
      <w:r>
        <w:rPr>
          <w:rFonts w:ascii="Times New Roman Tj" w:hAnsi="Times New Roman Tj"/>
          <w:color w:val="000000"/>
          <w:sz w:val="28"/>
          <w:szCs w:val="28"/>
        </w:rPr>
        <w:t xml:space="preserve">дагонї ва дарозумрии пиронсолон 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дар доираи Наќшаи байналхалќии Мадрид ва лоињаи 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Help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Ageintemationai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бо дастгирии молиявии Комиссияи Европа дар Љумњурии Тољикистон Шабакаи миллии «Олами насли калонсол» таъсис дода шуд?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EA7DE0">
        <w:rPr>
          <w:rFonts w:ascii="Times New Roman Tj" w:hAnsi="Times New Roman Tj"/>
          <w:color w:val="000000"/>
          <w:sz w:val="28"/>
          <w:szCs w:val="28"/>
        </w:rPr>
        <w:t>з соли 1987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соли 1896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соли 2000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соли 2009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соли 2007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69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Мувофиќи маълумоти Вазорати мењнат ва њифзи иљтмоии ањолии Тољикистон то нимаи дуюми </w:t>
      </w:r>
      <w:r>
        <w:rPr>
          <w:rFonts w:ascii="Times New Roman Tj" w:hAnsi="Times New Roman Tj"/>
          <w:color w:val="000000"/>
          <w:sz w:val="28"/>
          <w:szCs w:val="28"/>
        </w:rPr>
        <w:t xml:space="preserve">соли 2013 дар </w:t>
      </w:r>
      <w:r w:rsidRPr="00EA7DE0">
        <w:rPr>
          <w:rFonts w:ascii="Times New Roman Tj" w:hAnsi="Times New Roman Tj"/>
          <w:color w:val="000000"/>
          <w:sz w:val="28"/>
          <w:szCs w:val="28"/>
        </w:rPr>
        <w:t>љумњурї чанд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њазор кудакони маъюб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ќайд гирифта шудаанд?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200 њазор;</w:t>
      </w:r>
      <w:r>
        <w:rPr>
          <w:rFonts w:ascii="Times New Roman Tj" w:hAnsi="Times New Roman Tj"/>
          <w:color w:val="000000"/>
          <w:sz w:val="28"/>
          <w:szCs w:val="28"/>
        </w:rPr>
        <w:t xml:space="preserve"> 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зиёда аз 26 њазор;</w:t>
      </w:r>
      <w:r>
        <w:rPr>
          <w:rFonts w:ascii="Times New Roman Tj" w:hAnsi="Times New Roman Tj"/>
          <w:color w:val="000000"/>
          <w:sz w:val="28"/>
          <w:szCs w:val="28"/>
        </w:rPr>
        <w:t xml:space="preserve"> 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50 њазор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45 њазору 500 нафар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њамаи љавобњо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70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8558DC">
        <w:rPr>
          <w:rFonts w:ascii="Times New Roman Tj" w:hAnsi="Times New Roman Tj"/>
          <w:color w:val="000000"/>
          <w:sz w:val="28"/>
          <w:szCs w:val="28"/>
        </w:rPr>
        <w:t>Мафхуми сармояи инсони аввалин бор кай пешниход шудааст?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8558DC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8558DC">
        <w:rPr>
          <w:rFonts w:ascii="Times New Roman Tj" w:hAnsi="Times New Roman Tj"/>
          <w:color w:val="000000"/>
          <w:sz w:val="28"/>
          <w:szCs w:val="28"/>
        </w:rPr>
        <w:t>охирхои асри XIX ва аввали асри XX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8558DC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8558DC">
        <w:rPr>
          <w:rFonts w:ascii="Times New Roman Tj" w:hAnsi="Times New Roman Tj"/>
          <w:color w:val="000000"/>
          <w:sz w:val="28"/>
          <w:szCs w:val="28"/>
        </w:rPr>
        <w:t>асри XI11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8558DC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8558DC">
        <w:rPr>
          <w:rFonts w:ascii="Times New Roman Tj" w:hAnsi="Times New Roman Tj"/>
          <w:color w:val="000000"/>
          <w:sz w:val="28"/>
          <w:szCs w:val="28"/>
        </w:rPr>
        <w:t>аввали асри X11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8558DC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8558DC">
        <w:rPr>
          <w:rFonts w:ascii="Times New Roman Tj" w:hAnsi="Times New Roman Tj"/>
          <w:color w:val="000000"/>
          <w:sz w:val="28"/>
          <w:szCs w:val="28"/>
        </w:rPr>
        <w:t>сохои 80-уми асри XX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8558DC" w:rsidRDefault="00041FE4" w:rsidP="008558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8558DC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8558DC">
        <w:rPr>
          <w:rFonts w:ascii="Times New Roman Tj" w:hAnsi="Times New Roman Tj"/>
          <w:color w:val="000000"/>
          <w:sz w:val="28"/>
          <w:szCs w:val="28"/>
        </w:rPr>
        <w:t>хама чавобхо 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71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Андозаи миёнаи нафаќапулї</w:t>
      </w:r>
      <w:r>
        <w:rPr>
          <w:rFonts w:ascii="Times New Roman Tj" w:hAnsi="Times New Roman Tj"/>
          <w:color w:val="000000"/>
          <w:sz w:val="28"/>
          <w:szCs w:val="28"/>
        </w:rPr>
        <w:t xml:space="preserve"> дар Љумњурии Тољикистон чанд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сомониро ташкил медињад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200 сомонї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100 сомонї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120 сомонї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90 сомонї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180 сомонї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72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ЮНИСЕФ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ихтисор шудаи кадом мафњумњо аст?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Њимояи иљтимоии модарон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Фонди Сорос аз Институти Љомеаи кушод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Хазинаи иљтимоии бекорон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Хазинаи кўдакони СММ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Хазинаи Оѓохон оид ба њимояи иљтимоии нафаќахурон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73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Консепсияи њифзи иљтимоии ањолї Љумњурии Тољикистон кадом сол ќабул гардидааст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2007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2010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1991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чунин консепсия ќабул нашудааст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њамаи љавобњо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74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Таъминоти иљтимої чан</w:t>
      </w:r>
      <w:r>
        <w:rPr>
          <w:rFonts w:ascii="Times New Roman Tj" w:hAnsi="Times New Roman Tj"/>
          <w:color w:val="000000"/>
          <w:sz w:val="28"/>
          <w:szCs w:val="28"/>
        </w:rPr>
        <w:t xml:space="preserve">д функсияи асоси </w:t>
      </w:r>
      <w:r w:rsidRPr="00EA7DE0">
        <w:rPr>
          <w:rFonts w:ascii="Times New Roman Tj" w:hAnsi="Times New Roman Tj"/>
          <w:color w:val="000000"/>
          <w:sz w:val="28"/>
          <w:szCs w:val="28"/>
        </w:rPr>
        <w:t>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п</w:t>
      </w:r>
      <w:r w:rsidRPr="00EA7DE0">
        <w:rPr>
          <w:rFonts w:ascii="Times New Roman Tj" w:hAnsi="Times New Roman Tj"/>
          <w:color w:val="000000"/>
          <w:sz w:val="28"/>
          <w:szCs w:val="28"/>
        </w:rPr>
        <w:t>анљ функсия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шаш функсия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њашт функсия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чор функсия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се функсия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75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Дар кадом моддаи Конститутсияи Љумњурии Тољикистон дар бораи таъминоти иљтимоии пиронсолон омадааст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д</w:t>
      </w:r>
      <w:r w:rsidRPr="00EA7DE0">
        <w:rPr>
          <w:rFonts w:ascii="Times New Roman Tj" w:hAnsi="Times New Roman Tj"/>
          <w:color w:val="000000"/>
          <w:sz w:val="28"/>
          <w:szCs w:val="28"/>
        </w:rPr>
        <w:t>ар моддаи 54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моддаи 23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моддаи 12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моддаи 39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моддаи 40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76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Оилаи камбизоат чигуна оила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ч</w:t>
      </w:r>
      <w:r w:rsidRPr="00EA7DE0">
        <w:rPr>
          <w:rFonts w:ascii="Times New Roman Tj" w:hAnsi="Times New Roman Tj"/>
          <w:color w:val="000000"/>
          <w:sz w:val="28"/>
          <w:szCs w:val="28"/>
        </w:rPr>
        <w:t>унин оила аст,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ки аъзоёни он барои ќонеъ гардонидани њади аќали истеъмолот имконият</w:t>
      </w:r>
      <w:r>
        <w:rPr>
          <w:rFonts w:ascii="Times New Roman Tj" w:hAnsi="Times New Roman Tj"/>
          <w:color w:val="000000"/>
          <w:sz w:val="28"/>
          <w:szCs w:val="28"/>
        </w:rPr>
        <w:t>и молию моддї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надоранд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чунин намуди оила аст,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ки аъзоёни он дар танњои зиндагї мекунанд;</w:t>
      </w:r>
      <w:r>
        <w:rPr>
          <w:rFonts w:ascii="Times New Roman Tj" w:hAnsi="Times New Roman Tj"/>
          <w:color w:val="000000"/>
          <w:sz w:val="28"/>
          <w:szCs w:val="28"/>
        </w:rPr>
        <w:t xml:space="preserve"> 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чунин намуди оила аст, ки онњо фарзанд надоранд;</w:t>
      </w:r>
      <w:r>
        <w:rPr>
          <w:rFonts w:ascii="Times New Roman Tj" w:hAnsi="Times New Roman Tj"/>
          <w:color w:val="000000"/>
          <w:sz w:val="28"/>
          <w:szCs w:val="28"/>
        </w:rPr>
        <w:t xml:space="preserve"> 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чу</w:t>
      </w:r>
      <w:r>
        <w:rPr>
          <w:rFonts w:ascii="Times New Roman Tj" w:hAnsi="Times New Roman Tj"/>
          <w:color w:val="000000"/>
          <w:sz w:val="28"/>
          <w:szCs w:val="28"/>
        </w:rPr>
        <w:t xml:space="preserve">нин намуди оила аст, ки яке аз </w:t>
      </w:r>
      <w:r w:rsidRPr="00EA7DE0">
        <w:rPr>
          <w:rFonts w:ascii="Times New Roman Tj" w:hAnsi="Times New Roman Tj"/>
          <w:color w:val="000000"/>
          <w:sz w:val="28"/>
          <w:szCs w:val="28"/>
        </w:rPr>
        <w:t>онњо мўњољир мешаванд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њамаи љавобњо </w:t>
      </w:r>
      <w:r w:rsidRPr="00EA7DE0">
        <w:rPr>
          <w:rFonts w:ascii="Times New Roman Tj" w:hAnsi="Times New Roman Tj"/>
          <w:color w:val="000000"/>
          <w:sz w:val="28"/>
          <w:szCs w:val="28"/>
        </w:rPr>
        <w:t>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77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Аъзоёни ѓайри ќобили мењнати оила кињо мебошанд?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ш</w:t>
      </w:r>
      <w:r w:rsidRPr="00EA7DE0">
        <w:rPr>
          <w:rFonts w:ascii="Times New Roman Tj" w:hAnsi="Times New Roman Tj"/>
          <w:color w:val="000000"/>
          <w:sz w:val="28"/>
          <w:szCs w:val="28"/>
        </w:rPr>
        <w:t>ахсоне, ки ба бемории нашъамандї гирифтор гаштаанд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шахсони бекор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њамаи љавобњо 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шахсе ки ба синни 16 солаги нарасидааст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фарзандон ва наберагоне, ки то ба синни 18 нарасидаанд ва ё маъюб мебошанд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78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Шарти асосии пардохти кўмакпулї барои бекорї кадом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б</w:t>
      </w:r>
      <w:r w:rsidRPr="00EA7DE0">
        <w:rPr>
          <w:rFonts w:ascii="Times New Roman Tj" w:hAnsi="Times New Roman Tj"/>
          <w:color w:val="000000"/>
          <w:sz w:val="28"/>
          <w:szCs w:val="28"/>
        </w:rPr>
        <w:t>екор ва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бе љойи истиќомат будан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расман дар маќомоти шуѓли ањолї ба ќайд гирифтан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Вазорати корњои дохилї ба ќайд гирифтан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маъюби;</w:t>
      </w:r>
    </w:p>
    <w:p w:rsidR="00041FE4" w:rsidRPr="00244C0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дар кумитаи њолатњои фавќулода ба ќайд гирифтан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Pr="00244C0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79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.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</w:p>
    <w:p w:rsidR="00041FE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Мафхуми сармояи инсони аз чониби ки пешниход шуд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041FE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Ч.С.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Ко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ли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ман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М.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Вебер;</w:t>
      </w:r>
    </w:p>
    <w:p w:rsidR="00041FE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К.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Маркс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Э.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Дюргейм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Pr="00244C0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А.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Смит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Pr="00244C0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80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.</w:t>
      </w:r>
    </w:p>
    <w:p w:rsidR="00041FE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Акидаи Н.Смелзер дар бораи ичтимоишави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041FE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Ичтимоишави ин раванди мутобикшавии инсон бо чомеа мебошад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ичтимоишави ин раванди мутобикшавии инсон бо конунхои кабулкардаи давлат мебошад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ичтимоишави ин раванди хамгироии шахс бо чомеа мебошад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ичтимоишави ин раванди хамгироии шахс бо давлат мебошад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Pr="00244C0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44C04">
        <w:rPr>
          <w:rFonts w:ascii="Times New Roman Tj" w:hAnsi="Times New Roman Tj"/>
          <w:color w:val="000000"/>
          <w:sz w:val="28"/>
          <w:szCs w:val="28"/>
          <w:lang w:val="tg-Cyrl-TJ"/>
        </w:rPr>
        <w:t>чавобхо хамааш дурустанд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Pr="00442C93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442C93">
        <w:rPr>
          <w:rFonts w:ascii="Times New Roman Tj" w:hAnsi="Times New Roman Tj"/>
          <w:color w:val="000000"/>
          <w:sz w:val="28"/>
          <w:szCs w:val="28"/>
          <w:lang w:val="tg-Cyrl-TJ"/>
        </w:rPr>
        <w:t>81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442C93">
        <w:rPr>
          <w:rFonts w:ascii="Times New Roman Tj" w:hAnsi="Times New Roman Tj"/>
          <w:color w:val="000000"/>
          <w:sz w:val="28"/>
          <w:szCs w:val="28"/>
          <w:lang w:val="tg-Cyrl-TJ"/>
        </w:rPr>
        <w:t>Наќшаи амали байналхалќии Мадрид оид ба пиршавии ањолї кадом сол њабул шудааст?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с</w:t>
      </w:r>
      <w:r w:rsidRPr="00EA7DE0">
        <w:rPr>
          <w:rFonts w:ascii="Times New Roman Tj" w:hAnsi="Times New Roman Tj"/>
          <w:color w:val="000000"/>
          <w:sz w:val="28"/>
          <w:szCs w:val="28"/>
        </w:rPr>
        <w:t>оли 2007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1948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2000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2009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2006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82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Мувофиќи Ќонуни ЉТ «Дар бораи хизматрасонии иљтимої» чанд намуди хизматрасонии иљтимої муќаррар шудаанд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панљ намуд;</w:t>
      </w:r>
      <w:r>
        <w:rPr>
          <w:rFonts w:ascii="Times New Roman Tj" w:hAnsi="Times New Roman Tj"/>
          <w:color w:val="000000"/>
          <w:sz w:val="28"/>
          <w:szCs w:val="28"/>
        </w:rPr>
        <w:t xml:space="preserve"> 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се намуд;</w:t>
      </w:r>
      <w:r>
        <w:rPr>
          <w:rFonts w:ascii="Times New Roman Tj" w:hAnsi="Times New Roman Tj"/>
          <w:color w:val="000000"/>
          <w:sz w:val="28"/>
          <w:szCs w:val="28"/>
        </w:rPr>
        <w:t xml:space="preserve"> 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ду намуд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6 намуд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њамаи љавобњо нодурустанд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83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Мувофиќи фармони Президенти Љумњур</w:t>
      </w:r>
      <w:r>
        <w:rPr>
          <w:rFonts w:ascii="Times New Roman Tj" w:hAnsi="Times New Roman Tj"/>
          <w:color w:val="000000"/>
          <w:sz w:val="28"/>
          <w:szCs w:val="28"/>
        </w:rPr>
        <w:t>ии Тољикистон аз 1-июли соли 20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23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на</w:t>
      </w:r>
      <w:r>
        <w:rPr>
          <w:rFonts w:ascii="Times New Roman Tj" w:hAnsi="Times New Roman Tj"/>
          <w:color w:val="000000"/>
          <w:sz w:val="28"/>
          <w:szCs w:val="28"/>
        </w:rPr>
        <w:t xml:space="preserve">фаќапулии њадди аќал чанд фоиз </w:t>
      </w:r>
      <w:r w:rsidRPr="00EA7DE0">
        <w:rPr>
          <w:rFonts w:ascii="Times New Roman Tj" w:hAnsi="Times New Roman Tj"/>
          <w:color w:val="000000"/>
          <w:sz w:val="28"/>
          <w:szCs w:val="28"/>
        </w:rPr>
        <w:t>зиёд гардид?</w:t>
      </w:r>
      <w:r>
        <w:rPr>
          <w:rFonts w:ascii="Times New Roman Tj" w:hAnsi="Times New Roman Tj"/>
          <w:color w:val="000000"/>
          <w:sz w:val="28"/>
          <w:szCs w:val="28"/>
        </w:rPr>
        <w:t xml:space="preserve"> 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>) 20</w:t>
      </w:r>
      <w:r w:rsidRPr="00EA7DE0">
        <w:rPr>
          <w:rFonts w:ascii="Times New Roman Tj" w:hAnsi="Times New Roman Tj"/>
          <w:color w:val="000000"/>
          <w:sz w:val="28"/>
          <w:szCs w:val="28"/>
        </w:rPr>
        <w:t>%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16%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17%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19%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22%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84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Тавонбахшии маъюбон чї гуна амалї мегардад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руи маъюбї ва мавќеъи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бо роњи табобат дар беморхонањо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мутобиќи барномаи инфиродї дар асоси хулосаи маќомоти ваколатдор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амбулаторияњои корхонаву муассисањо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244C0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244C04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варзишгоњњо ва майдонњои варзишию солимгардонї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85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244C04">
        <w:rPr>
          <w:rFonts w:ascii="Times New Roman Tj" w:hAnsi="Times New Roman Tj"/>
          <w:color w:val="000000"/>
          <w:sz w:val="28"/>
          <w:szCs w:val="28"/>
        </w:rPr>
        <w:t>Сат</w:t>
      </w:r>
      <w:r w:rsidRPr="00244C04">
        <w:rPr>
          <w:rFonts w:ascii="Cambria" w:hAnsi="Cambria" w:cs="Cambria"/>
          <w:color w:val="000000"/>
          <w:sz w:val="28"/>
          <w:szCs w:val="28"/>
        </w:rPr>
        <w:t>ҳ</w:t>
      </w:r>
      <w:r w:rsidRPr="00244C04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244C0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244C04">
        <w:rPr>
          <w:rFonts w:ascii="Times New Roman Tj" w:hAnsi="Times New Roman Tj" w:cs="Times New Roman Tj"/>
          <w:color w:val="000000"/>
          <w:sz w:val="28"/>
          <w:szCs w:val="28"/>
        </w:rPr>
        <w:t>камбизоати</w:t>
      </w:r>
      <w:r w:rsidRPr="00244C0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244C04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244C0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244C04">
        <w:rPr>
          <w:rFonts w:ascii="Times New Roman Tj" w:hAnsi="Times New Roman Tj" w:cs="Times New Roman Tj"/>
          <w:color w:val="000000"/>
          <w:sz w:val="28"/>
          <w:szCs w:val="28"/>
        </w:rPr>
        <w:t>соли</w:t>
      </w:r>
      <w:r w:rsidRPr="00244C04">
        <w:rPr>
          <w:rFonts w:ascii="Times New Roman Tj" w:hAnsi="Times New Roman Tj"/>
          <w:color w:val="000000"/>
          <w:sz w:val="28"/>
          <w:szCs w:val="28"/>
        </w:rPr>
        <w:t xml:space="preserve"> 1999 </w:t>
      </w:r>
      <w:r w:rsidRPr="00244C04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244C04">
        <w:rPr>
          <w:rFonts w:ascii="Times New Roman Tj" w:hAnsi="Times New Roman Tj"/>
          <w:color w:val="000000"/>
          <w:sz w:val="28"/>
          <w:szCs w:val="28"/>
        </w:rPr>
        <w:t xml:space="preserve"> 2013 </w:t>
      </w:r>
      <w:r w:rsidRPr="00244C04">
        <w:rPr>
          <w:rFonts w:ascii="Times New Roman Tj" w:hAnsi="Times New Roman Tj" w:cs="Times New Roman Tj"/>
          <w:color w:val="000000"/>
          <w:sz w:val="28"/>
          <w:szCs w:val="28"/>
        </w:rPr>
        <w:t>чанд</w:t>
      </w:r>
      <w:r w:rsidRPr="00244C0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244C04">
        <w:rPr>
          <w:rFonts w:ascii="Times New Roman Tj" w:hAnsi="Times New Roman Tj" w:cs="Times New Roman Tj"/>
          <w:color w:val="000000"/>
          <w:sz w:val="28"/>
          <w:szCs w:val="28"/>
        </w:rPr>
        <w:t>фоиз</w:t>
      </w:r>
      <w:r w:rsidRPr="00244C0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244C04">
        <w:rPr>
          <w:rFonts w:ascii="Times New Roman Tj" w:hAnsi="Times New Roman Tj" w:cs="Times New Roman Tj"/>
          <w:color w:val="000000"/>
          <w:sz w:val="28"/>
          <w:szCs w:val="28"/>
        </w:rPr>
        <w:t>ко</w:t>
      </w:r>
      <w:r w:rsidRPr="00244C04">
        <w:rPr>
          <w:rFonts w:ascii="Cambria" w:hAnsi="Cambria" w:cs="Cambria"/>
          <w:color w:val="000000"/>
          <w:sz w:val="28"/>
          <w:szCs w:val="28"/>
        </w:rPr>
        <w:t>ҳ</w:t>
      </w:r>
      <w:r w:rsidRPr="00244C04">
        <w:rPr>
          <w:rFonts w:ascii="Times New Roman Tj" w:hAnsi="Times New Roman Tj" w:cs="Times New Roman Tj"/>
          <w:color w:val="000000"/>
          <w:sz w:val="28"/>
          <w:szCs w:val="28"/>
        </w:rPr>
        <w:t>иш</w:t>
      </w:r>
      <w:r w:rsidRPr="00244C0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244C04">
        <w:rPr>
          <w:rFonts w:ascii="Times New Roman Tj" w:hAnsi="Times New Roman Tj" w:cs="Times New Roman Tj"/>
          <w:color w:val="000000"/>
          <w:sz w:val="28"/>
          <w:szCs w:val="28"/>
        </w:rPr>
        <w:t>ёфт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244C04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244C04">
        <w:rPr>
          <w:rFonts w:ascii="Times New Roman Tj" w:hAnsi="Times New Roman Tj"/>
          <w:color w:val="000000"/>
          <w:sz w:val="28"/>
          <w:szCs w:val="28"/>
        </w:rPr>
        <w:t>аз 81% то 35,6%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244C04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>) аз 2</w:t>
      </w:r>
      <w:r w:rsidRPr="00244C04">
        <w:rPr>
          <w:rFonts w:ascii="Times New Roman Tj" w:hAnsi="Times New Roman Tj"/>
          <w:color w:val="000000"/>
          <w:sz w:val="28"/>
          <w:szCs w:val="28"/>
        </w:rPr>
        <w:t>1% то 35,6%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 аз 70</w:t>
      </w:r>
      <w:r w:rsidRPr="00244C04">
        <w:rPr>
          <w:rFonts w:ascii="Times New Roman Tj" w:hAnsi="Times New Roman Tj"/>
          <w:color w:val="000000"/>
          <w:sz w:val="28"/>
          <w:szCs w:val="28"/>
        </w:rPr>
        <w:t xml:space="preserve">% то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40</w:t>
      </w:r>
      <w:r w:rsidRPr="00244C04">
        <w:rPr>
          <w:rFonts w:ascii="Times New Roman Tj" w:hAnsi="Times New Roman Tj"/>
          <w:color w:val="000000"/>
          <w:sz w:val="28"/>
          <w:szCs w:val="28"/>
        </w:rPr>
        <w:t>%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244C04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>) аз 15</w:t>
      </w:r>
      <w:r w:rsidRPr="00244C04">
        <w:rPr>
          <w:rFonts w:ascii="Times New Roman Tj" w:hAnsi="Times New Roman Tj"/>
          <w:color w:val="000000"/>
          <w:sz w:val="28"/>
          <w:szCs w:val="28"/>
        </w:rPr>
        <w:t xml:space="preserve">% то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25,</w:t>
      </w:r>
      <w:r w:rsidRPr="00244C04">
        <w:rPr>
          <w:rFonts w:ascii="Times New Roman Tj" w:hAnsi="Times New Roman Tj"/>
          <w:color w:val="000000"/>
          <w:sz w:val="28"/>
          <w:szCs w:val="28"/>
        </w:rPr>
        <w:t>6%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244C0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244C04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244C04">
        <w:rPr>
          <w:rFonts w:ascii="Times New Roman Tj" w:hAnsi="Times New Roman Tj"/>
          <w:color w:val="000000"/>
          <w:sz w:val="28"/>
          <w:szCs w:val="28"/>
        </w:rPr>
        <w:t xml:space="preserve">аз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40</w:t>
      </w:r>
      <w:r>
        <w:rPr>
          <w:rFonts w:ascii="Times New Roman Tj" w:hAnsi="Times New Roman Tj"/>
          <w:color w:val="000000"/>
          <w:sz w:val="28"/>
          <w:szCs w:val="28"/>
        </w:rPr>
        <w:t>% то 60</w:t>
      </w:r>
      <w:r w:rsidRPr="00244C04">
        <w:rPr>
          <w:rFonts w:ascii="Times New Roman Tj" w:hAnsi="Times New Roman Tj"/>
          <w:color w:val="000000"/>
          <w:sz w:val="28"/>
          <w:szCs w:val="28"/>
        </w:rPr>
        <w:t>%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86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Котибони озоди комиссияњои шањрию ноњиявї ч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ӣ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A7DE0">
        <w:rPr>
          <w:rFonts w:ascii="Times New Roman Tj" w:hAnsi="Times New Roman Tj" w:cs="Times New Roman Tj"/>
          <w:color w:val="000000"/>
          <w:sz w:val="28"/>
          <w:szCs w:val="28"/>
        </w:rPr>
        <w:t>фаъолият доранд</w:t>
      </w:r>
      <w:r w:rsidRPr="00EA7DE0">
        <w:rPr>
          <w:rFonts w:ascii="Times New Roman Tj" w:hAnsi="Times New Roman Tj"/>
          <w:color w:val="000000"/>
          <w:sz w:val="28"/>
          <w:szCs w:val="28"/>
        </w:rPr>
        <w:t>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бурдани протоколњои маљлисњои назди раиси ноњия ва шањр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барўйхатгирии маъюбон ва ветеранњои ЉБВ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ќабули њуљљатњои шањ</w:t>
      </w:r>
      <w:r>
        <w:rPr>
          <w:rFonts w:ascii="Times New Roman Tj" w:hAnsi="Times New Roman Tj"/>
          <w:color w:val="000000"/>
          <w:sz w:val="28"/>
          <w:szCs w:val="28"/>
        </w:rPr>
        <w:t xml:space="preserve">рвандон </w:t>
      </w:r>
      <w:r w:rsidRPr="00EA7DE0">
        <w:rPr>
          <w:rFonts w:ascii="Times New Roman Tj" w:hAnsi="Times New Roman Tj"/>
          <w:color w:val="000000"/>
          <w:sz w:val="28"/>
          <w:szCs w:val="28"/>
        </w:rPr>
        <w:t>ва пешнињоди онњо барои таъин ва пардохти кўмакпўлї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баќайдгирии арзу шикоятњо ва мактубњои нафаќахурону маъюбон;</w:t>
      </w:r>
      <w:r>
        <w:rPr>
          <w:rFonts w:ascii="Times New Roman Tj" w:hAnsi="Times New Roman Tj"/>
          <w:color w:val="000000"/>
          <w:sz w:val="28"/>
          <w:szCs w:val="28"/>
        </w:rPr>
        <w:t xml:space="preserve"> ;</w:t>
      </w:r>
    </w:p>
    <w:p w:rsidR="00041FE4" w:rsidRPr="00EA7DE0" w:rsidRDefault="00041FE4" w:rsidP="00884E4D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ташкили баромадњои мутахассисон ба воситаи телевизион ва радио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87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Консепсияи тањсилоти фарогир (инклюзивї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ЉТ кадом сол ќабул гардидааст?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1991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1999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2005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2008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2011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88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244C04">
        <w:rPr>
          <w:rFonts w:ascii="Times New Roman Tj" w:hAnsi="Times New Roman Tj"/>
          <w:color w:val="000000"/>
          <w:sz w:val="28"/>
          <w:szCs w:val="28"/>
        </w:rPr>
        <w:t>Гуфта</w:t>
      </w:r>
      <w:r w:rsidRPr="00244C04">
        <w:rPr>
          <w:rFonts w:ascii="Cambria" w:hAnsi="Cambria" w:cs="Cambria"/>
          <w:color w:val="000000"/>
          <w:sz w:val="28"/>
          <w:szCs w:val="28"/>
        </w:rPr>
        <w:t>ҳ</w:t>
      </w:r>
      <w:r w:rsidRPr="00244C04">
        <w:rPr>
          <w:rFonts w:ascii="Times New Roman Tj" w:hAnsi="Times New Roman Tj"/>
          <w:color w:val="000000"/>
          <w:sz w:val="28"/>
          <w:szCs w:val="28"/>
        </w:rPr>
        <w:t>ои зерин ба ки таалу</w:t>
      </w:r>
      <w:r w:rsidRPr="00244C04">
        <w:rPr>
          <w:rFonts w:ascii="Cambria" w:hAnsi="Cambria" w:cs="Cambria"/>
          <w:color w:val="000000"/>
          <w:sz w:val="28"/>
          <w:szCs w:val="28"/>
        </w:rPr>
        <w:t>қ</w:t>
      </w:r>
      <w:r w:rsidRPr="00244C04">
        <w:rPr>
          <w:rFonts w:ascii="Times New Roman Tj" w:hAnsi="Times New Roman Tj"/>
          <w:color w:val="000000"/>
          <w:sz w:val="28"/>
          <w:szCs w:val="28"/>
        </w:rPr>
        <w:t xml:space="preserve"> дорад: “Чавонон ояндаи имрузу фардои миллатанд”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244C04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244C04">
        <w:rPr>
          <w:rFonts w:ascii="Times New Roman Tj" w:hAnsi="Times New Roman Tj"/>
          <w:color w:val="000000"/>
          <w:sz w:val="28"/>
          <w:szCs w:val="28"/>
        </w:rPr>
        <w:t>Садриддин Айни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244C04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244C04">
        <w:rPr>
          <w:rFonts w:ascii="Times New Roman Tj" w:hAnsi="Times New Roman Tj"/>
          <w:color w:val="000000"/>
          <w:sz w:val="28"/>
          <w:szCs w:val="28"/>
        </w:rPr>
        <w:t>Муъминон Каноъат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244C04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244C04">
        <w:rPr>
          <w:rFonts w:ascii="Times New Roman Tj" w:hAnsi="Times New Roman Tj"/>
          <w:color w:val="000000"/>
          <w:sz w:val="28"/>
          <w:szCs w:val="28"/>
        </w:rPr>
        <w:t>Эмомали Рахмон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244C04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244C04">
        <w:rPr>
          <w:rFonts w:ascii="Times New Roman Tj" w:hAnsi="Times New Roman Tj"/>
          <w:color w:val="000000"/>
          <w:sz w:val="28"/>
          <w:szCs w:val="28"/>
        </w:rPr>
        <w:t>Кахор 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244C04" w:rsidRDefault="00041FE4" w:rsidP="00244C04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244C04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244C04">
        <w:rPr>
          <w:rFonts w:ascii="Times New Roman Tj" w:hAnsi="Times New Roman Tj"/>
          <w:color w:val="000000"/>
          <w:sz w:val="28"/>
          <w:szCs w:val="28"/>
        </w:rPr>
        <w:t>Рахмон 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89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Ќонуни ЉТ “Дар бораи фармоиши иљтимоии давлатї” кадом сол ќабул шудааст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соли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19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91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95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соли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2000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соли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2008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20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12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90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Ќонун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и ЉТ“Дар бораи њадди аќали зиндагї”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кадом сол ќабул шудааст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91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96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99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соли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2005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соли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2009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91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Стратегияи баланд бардоштани сатњи некуањволии мардум барои солњои 2013 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-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2016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кадом сол ќабул шудааст?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соли 2010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соли 2011;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соли 2012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соли 2013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ин хел њуљљат ќабул нагардидааст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92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Маъюбият дар То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ҷ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икистон дорои чанд гурўњ мебошад?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ду гурўњ: гурўњи якум ва дуюм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панљ гурўњ;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чор гурўњ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ба гурўњљудо намекунанд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се гурўњ: гурўњњои 1,2 ва 3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Pr="00EA7DE0" w:rsidRDefault="00041FE4" w:rsidP="002637D6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93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2637D6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Технологизатсия дар кори иљтимої чи маъно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2637D6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ивазшавии мундариљаи фаъолият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2637D6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ивазшавии фаъолияти касбї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2637D6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ивазшавии низоми </w:t>
      </w:r>
      <w:r w:rsidRPr="00EA7DE0">
        <w:rPr>
          <w:rFonts w:ascii="Times New Roman Tj" w:hAnsi="Times New Roman Tj"/>
          <w:color w:val="000000"/>
          <w:sz w:val="28"/>
          <w:szCs w:val="28"/>
        </w:rPr>
        <w:t>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2637D6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ивазшавии фазои иќтисодї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2637D6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ивазшавии шакли давлатдорї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2637D6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94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2637D6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Кадом сол СММ Конвенсияи њу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EA7DE0">
        <w:rPr>
          <w:rFonts w:ascii="Times New Roman Tj" w:hAnsi="Times New Roman Tj"/>
          <w:color w:val="000000"/>
          <w:sz w:val="28"/>
          <w:szCs w:val="28"/>
        </w:rPr>
        <w:t>у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EA7DE0">
        <w:rPr>
          <w:rFonts w:ascii="Times New Roman Tj" w:hAnsi="Times New Roman Tj"/>
          <w:color w:val="000000"/>
          <w:sz w:val="28"/>
          <w:szCs w:val="28"/>
        </w:rPr>
        <w:t>и кўдакро ќабул намудааст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1963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1964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1989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1994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8F1108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1948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95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45088A">
        <w:rPr>
          <w:rFonts w:ascii="Times New Roman Tj" w:hAnsi="Times New Roman Tj"/>
          <w:color w:val="000000"/>
          <w:sz w:val="28"/>
          <w:szCs w:val="28"/>
        </w:rPr>
        <w:t>Тиб</w:t>
      </w:r>
      <w:r w:rsidRPr="0045088A">
        <w:rPr>
          <w:rFonts w:ascii="Cambria" w:hAnsi="Cambria" w:cs="Cambria"/>
          <w:color w:val="000000"/>
          <w:sz w:val="28"/>
          <w:szCs w:val="28"/>
        </w:rPr>
        <w:t>қ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моддаи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конститутсияи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Cambria" w:hAnsi="Cambria" w:cs="Cambria"/>
          <w:color w:val="000000"/>
          <w:sz w:val="28"/>
          <w:szCs w:val="28"/>
        </w:rPr>
        <w:t>Ҷ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ум</w:t>
      </w:r>
      <w:r w:rsidRPr="0045088A">
        <w:rPr>
          <w:rFonts w:ascii="Cambria" w:hAnsi="Cambria" w:cs="Cambria"/>
          <w:color w:val="000000"/>
          <w:sz w:val="28"/>
          <w:szCs w:val="28"/>
        </w:rPr>
        <w:t>ҳ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ури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45088A">
        <w:rPr>
          <w:rFonts w:ascii="Cambria" w:hAnsi="Cambria" w:cs="Cambria"/>
          <w:color w:val="000000"/>
          <w:sz w:val="28"/>
          <w:szCs w:val="28"/>
        </w:rPr>
        <w:t>ҷ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икистон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Cambria" w:hAnsi="Cambria" w:cs="Cambria"/>
          <w:color w:val="000000"/>
          <w:sz w:val="28"/>
          <w:szCs w:val="28"/>
        </w:rPr>
        <w:t>ҳ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ар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як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ша</w:t>
      </w:r>
      <w:r w:rsidRPr="0045088A">
        <w:rPr>
          <w:rFonts w:ascii="Cambria" w:hAnsi="Cambria" w:cs="Cambria"/>
          <w:color w:val="000000"/>
          <w:sz w:val="28"/>
          <w:szCs w:val="28"/>
        </w:rPr>
        <w:t>ҳ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рванд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Cambria" w:hAnsi="Cambria" w:cs="Cambria"/>
          <w:color w:val="000000"/>
          <w:sz w:val="28"/>
          <w:szCs w:val="28"/>
        </w:rPr>
        <w:t>ҳ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45088A">
        <w:rPr>
          <w:rFonts w:ascii="Cambria" w:hAnsi="Cambria" w:cs="Cambria"/>
          <w:color w:val="000000"/>
          <w:sz w:val="28"/>
          <w:szCs w:val="28"/>
        </w:rPr>
        <w:t>қ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45088A">
        <w:rPr>
          <w:rFonts w:ascii="Cambria" w:hAnsi="Cambria" w:cs="Cambria"/>
          <w:color w:val="000000"/>
          <w:sz w:val="28"/>
          <w:szCs w:val="28"/>
        </w:rPr>
        <w:t>қ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ме</w:t>
      </w:r>
      <w:r w:rsidRPr="0045088A">
        <w:rPr>
          <w:rFonts w:ascii="Cambria" w:hAnsi="Cambria" w:cs="Cambria"/>
          <w:color w:val="000000"/>
          <w:sz w:val="28"/>
          <w:szCs w:val="28"/>
        </w:rPr>
        <w:t>ҳ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Cambria" w:hAnsi="Cambria" w:cs="Cambria"/>
          <w:color w:val="000000"/>
          <w:sz w:val="28"/>
          <w:szCs w:val="28"/>
        </w:rPr>
        <w:t>ҳ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ифзи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45088A">
        <w:rPr>
          <w:rFonts w:ascii="Cambria" w:hAnsi="Cambria" w:cs="Cambria"/>
          <w:color w:val="000000"/>
          <w:sz w:val="28"/>
          <w:szCs w:val="28"/>
        </w:rPr>
        <w:t>ҷ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45088A">
        <w:rPr>
          <w:rFonts w:ascii="Cambria" w:hAnsi="Cambria" w:cs="Cambria"/>
          <w:color w:val="000000"/>
          <w:sz w:val="28"/>
          <w:szCs w:val="28"/>
        </w:rPr>
        <w:t>ӣ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кафолат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дода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мешавад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45088A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45088A">
        <w:rPr>
          <w:rFonts w:ascii="Times New Roman Tj" w:hAnsi="Times New Roman Tj"/>
          <w:color w:val="000000"/>
          <w:sz w:val="28"/>
          <w:szCs w:val="28"/>
        </w:rPr>
        <w:t>моддаи 35-и конститутсия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45088A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>);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моддаи 25-и конститутсия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45088A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>);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моддаи 45-и конститутсия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45088A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>);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моддаи 30-и конститутсия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45088A" w:rsidRDefault="00041FE4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45088A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>);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моддаи 15-и конститутсия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96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Мафњуми «бекорї» </w:t>
      </w:r>
      <w:r w:rsidRPr="00EA7DE0">
        <w:rPr>
          <w:rFonts w:ascii="Times New Roman Tj" w:hAnsi="Times New Roman Tj"/>
          <w:color w:val="000000"/>
          <w:sz w:val="28"/>
          <w:szCs w:val="28"/>
        </w:rPr>
        <w:t>чи маъно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падидаи иљтимоию иќтисодиест, ки ба ќисми муайя</w:t>
      </w:r>
      <w:r>
        <w:rPr>
          <w:rFonts w:ascii="Times New Roman Tj" w:hAnsi="Times New Roman Tj"/>
          <w:color w:val="000000"/>
          <w:sz w:val="28"/>
          <w:szCs w:val="28"/>
        </w:rPr>
        <w:t xml:space="preserve">ни ќувваи корї мављуд набудани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талабот дар бозори мењнат вобастагї дорад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аслан фард дар </w:t>
      </w:r>
      <w:r w:rsidRPr="00EA7DE0">
        <w:rPr>
          <w:rFonts w:ascii="Times New Roman Tj" w:hAnsi="Times New Roman Tj"/>
          <w:color w:val="000000"/>
          <w:sz w:val="28"/>
          <w:szCs w:val="28"/>
        </w:rPr>
        <w:t>љомеа бекор нест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маънояш танбалист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њолатест,</w:t>
      </w:r>
      <w:r>
        <w:rPr>
          <w:rFonts w:ascii="Times New Roman Tj" w:hAnsi="Times New Roman Tj"/>
          <w:color w:val="000000"/>
          <w:sz w:val="28"/>
          <w:szCs w:val="28"/>
        </w:rPr>
        <w:t xml:space="preserve"> ки коргарон баъди маъюб шудан ќобилияти кориашонро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гум мекунанд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маънои истироњат карданро дорад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97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Тартиби баќайдгирии </w:t>
      </w:r>
      <w:r w:rsidRPr="00EA7DE0">
        <w:rPr>
          <w:rFonts w:ascii="Times New Roman Tj" w:hAnsi="Times New Roman Tj"/>
          <w:color w:val="000000"/>
          <w:sz w:val="28"/>
          <w:szCs w:val="28"/>
        </w:rPr>
        <w:t>шањрвандони бекорро ки муайян мекунад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Федератсияи иттифоќњои касабаи љумњурї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Кумитаи кор бо љавонон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Созмонњои байналмилалї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Ма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>
        <w:rPr>
          <w:rFonts w:ascii="Times New Roman Tj" w:hAnsi="Times New Roman Tj"/>
          <w:color w:val="000000"/>
          <w:sz w:val="28"/>
          <w:szCs w:val="28"/>
        </w:rPr>
        <w:t xml:space="preserve">омоти шуѓли </w:t>
      </w:r>
      <w:r w:rsidRPr="00EA7DE0">
        <w:rPr>
          <w:rFonts w:ascii="Times New Roman Tj" w:hAnsi="Times New Roman Tj"/>
          <w:color w:val="000000"/>
          <w:sz w:val="28"/>
          <w:szCs w:val="28"/>
        </w:rPr>
        <w:t>ањолї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Нозироти андоз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98</w:t>
      </w:r>
      <w:r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Мафњуми «</w:t>
      </w:r>
      <w:r w:rsidRPr="00EA7DE0">
        <w:rPr>
          <w:rFonts w:ascii="Times New Roman Tj" w:hAnsi="Times New Roman Tj"/>
          <w:color w:val="000000"/>
          <w:sz w:val="28"/>
          <w:szCs w:val="28"/>
        </w:rPr>
        <w:t>дезадаптация» чиро мефањмонад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мутобиќ нашудани фардро дар љомеа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тавонбахшии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мутобиќшавии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амалї намудани барномаи инфиродии барќароршавї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низои оилавї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99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Омили асосии мутобиќ нашудани кўдак дар љомеа дар чист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осеби табиї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шароити номуносиди оилавї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љомеаи анъанавї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серфарзандии оила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боѓча ва мактаб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100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Мафњуми «эмпатия» </w:t>
      </w:r>
      <w:r w:rsidRPr="00EA7DE0">
        <w:rPr>
          <w:rFonts w:ascii="Times New Roman Tj" w:hAnsi="Times New Roman Tj"/>
          <w:color w:val="000000"/>
          <w:sz w:val="28"/>
          <w:szCs w:val="28"/>
        </w:rPr>
        <w:t>чиро маънидод менамояд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худшиносї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бегонашавї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њамфикрї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њамдардї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њамадонї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101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Бозори мењнат чист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фазои пешнињод ва ташаккули талабот ба ќувваи корї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супермаркет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гипермаркет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фазои фурўши молњои чинї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фазои савдои мардикорон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102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Мафњуми «</w:t>
      </w:r>
      <w:r w:rsidRPr="00EA7DE0">
        <w:rPr>
          <w:rFonts w:ascii="Times New Roman Tj" w:hAnsi="Times New Roman Tj"/>
          <w:color w:val="000000"/>
          <w:sz w:val="28"/>
          <w:szCs w:val="28"/>
        </w:rPr>
        <w:t>оилаи нопурра» чиро маънидод менамояд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оилаи ќонунї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оилаи шаръї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оилаи ѓайриќонунї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оилаи шањрвандї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оилае, ки падару модар аз њам </w:t>
      </w:r>
      <w:r w:rsidRPr="00EA7DE0">
        <w:rPr>
          <w:rFonts w:ascii="Times New Roman Tj" w:hAnsi="Times New Roman Tj"/>
          <w:color w:val="000000"/>
          <w:sz w:val="28"/>
          <w:szCs w:val="28"/>
        </w:rPr>
        <w:t>људо зиндагї менамоянд ва фарзанди ноболиѓ доранд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103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Мафњуми «шањрванди бекор» ба ки тааллуќ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ба маъюбон, нафаќахўрон </w:t>
      </w:r>
      <w:r>
        <w:rPr>
          <w:rFonts w:ascii="Times New Roman Tj" w:hAnsi="Times New Roman Tj"/>
          <w:color w:val="000000"/>
          <w:sz w:val="28"/>
          <w:szCs w:val="28"/>
        </w:rPr>
        <w:t xml:space="preserve">ва кўдакони </w:t>
      </w:r>
      <w:r w:rsidRPr="00EA7DE0">
        <w:rPr>
          <w:rFonts w:ascii="Times New Roman Tj" w:hAnsi="Times New Roman Tj"/>
          <w:color w:val="000000"/>
          <w:sz w:val="28"/>
          <w:szCs w:val="28"/>
        </w:rPr>
        <w:t>ятиму бепарастор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донишљўён ва сарбозон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ба ќуввањои ќобили корие, ки музди мењнат </w:t>
      </w:r>
      <w:r>
        <w:rPr>
          <w:rFonts w:ascii="Times New Roman Tj" w:hAnsi="Times New Roman Tj"/>
          <w:color w:val="000000"/>
          <w:sz w:val="28"/>
          <w:szCs w:val="28"/>
        </w:rPr>
        <w:t xml:space="preserve">ва щуѓли даромаднок надоранд ва дар љустуљўи љои кор </w:t>
      </w:r>
      <w:r w:rsidRPr="00EA7DE0">
        <w:rPr>
          <w:rFonts w:ascii="Times New Roman Tj" w:hAnsi="Times New Roman Tj"/>
          <w:color w:val="000000"/>
          <w:sz w:val="28"/>
          <w:szCs w:val="28"/>
        </w:rPr>
        <w:t>машѓуланд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шањрванди бекор вуљуд надорад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45088A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муњољирони мењнатї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104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45088A">
        <w:rPr>
          <w:rFonts w:ascii="Times New Roman Tj" w:hAnsi="Times New Roman Tj"/>
          <w:color w:val="000000"/>
          <w:sz w:val="28"/>
          <w:szCs w:val="28"/>
        </w:rPr>
        <w:t xml:space="preserve">Дар кадом моддаи конститутсияи </w:t>
      </w:r>
      <w:r w:rsidRPr="0045088A">
        <w:rPr>
          <w:rFonts w:ascii="Cambria" w:hAnsi="Cambria" w:cs="Cambria"/>
          <w:color w:val="000000"/>
          <w:sz w:val="28"/>
          <w:szCs w:val="28"/>
        </w:rPr>
        <w:t>Ҷ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ум</w:t>
      </w:r>
      <w:r w:rsidRPr="0045088A">
        <w:rPr>
          <w:rFonts w:ascii="Cambria" w:hAnsi="Cambria" w:cs="Cambria"/>
          <w:color w:val="000000"/>
          <w:sz w:val="28"/>
          <w:szCs w:val="28"/>
        </w:rPr>
        <w:t>ҳ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урии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45088A">
        <w:rPr>
          <w:rFonts w:ascii="Cambria" w:hAnsi="Cambria" w:cs="Cambria"/>
          <w:color w:val="000000"/>
          <w:sz w:val="28"/>
          <w:szCs w:val="28"/>
        </w:rPr>
        <w:t>ҷ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икистон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таъминоти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45088A">
        <w:rPr>
          <w:rFonts w:ascii="Cambria" w:hAnsi="Cambria" w:cs="Cambria"/>
          <w:color w:val="000000"/>
          <w:sz w:val="28"/>
          <w:szCs w:val="28"/>
        </w:rPr>
        <w:t>ҷ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тимоии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ша</w:t>
      </w:r>
      <w:r w:rsidRPr="0045088A">
        <w:rPr>
          <w:rFonts w:ascii="Cambria" w:hAnsi="Cambria" w:cs="Cambria"/>
          <w:color w:val="000000"/>
          <w:sz w:val="28"/>
          <w:szCs w:val="28"/>
        </w:rPr>
        <w:t>ҳ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рвандон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Cambria" w:hAnsi="Cambria" w:cs="Cambria"/>
          <w:color w:val="000000"/>
          <w:sz w:val="28"/>
          <w:szCs w:val="28"/>
        </w:rPr>
        <w:t>ҳ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ангоми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пиронсол</w:t>
      </w:r>
      <w:r w:rsidRPr="0045088A">
        <w:rPr>
          <w:rFonts w:ascii="Cambria" w:hAnsi="Cambria" w:cs="Cambria"/>
          <w:color w:val="000000"/>
          <w:sz w:val="28"/>
          <w:szCs w:val="28"/>
        </w:rPr>
        <w:t>ӣ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бемор</w:t>
      </w:r>
      <w:r w:rsidRPr="0045088A">
        <w:rPr>
          <w:rFonts w:ascii="Cambria" w:hAnsi="Cambria" w:cs="Cambria"/>
          <w:color w:val="000000"/>
          <w:sz w:val="28"/>
          <w:szCs w:val="28"/>
        </w:rPr>
        <w:t>ӣ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маъюб</w:t>
      </w:r>
      <w:r w:rsidRPr="0045088A">
        <w:rPr>
          <w:rFonts w:ascii="Cambria" w:hAnsi="Cambria" w:cs="Cambria"/>
          <w:color w:val="000000"/>
          <w:sz w:val="28"/>
          <w:szCs w:val="28"/>
        </w:rPr>
        <w:t>ӣ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даст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додани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Cambria" w:hAnsi="Cambria" w:cs="Cambria"/>
          <w:color w:val="000000"/>
          <w:sz w:val="28"/>
          <w:szCs w:val="28"/>
        </w:rPr>
        <w:t>қ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обилияти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ме</w:t>
      </w:r>
      <w:r w:rsidRPr="0045088A">
        <w:rPr>
          <w:rFonts w:ascii="Cambria" w:hAnsi="Cambria" w:cs="Cambria"/>
          <w:color w:val="000000"/>
          <w:sz w:val="28"/>
          <w:szCs w:val="28"/>
        </w:rPr>
        <w:t>ҳ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45088A">
        <w:rPr>
          <w:rFonts w:ascii="Cambria" w:hAnsi="Cambria" w:cs="Cambria"/>
          <w:color w:val="000000"/>
          <w:sz w:val="28"/>
          <w:szCs w:val="28"/>
        </w:rPr>
        <w:t>ӣ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дигар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Cambria" w:hAnsi="Cambria" w:cs="Cambria"/>
          <w:color w:val="000000"/>
          <w:sz w:val="28"/>
          <w:szCs w:val="28"/>
        </w:rPr>
        <w:t>ҳ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олат</w:t>
      </w:r>
      <w:r w:rsidRPr="0045088A">
        <w:rPr>
          <w:rFonts w:ascii="Cambria" w:hAnsi="Cambria" w:cs="Cambria"/>
          <w:color w:val="000000"/>
          <w:sz w:val="28"/>
          <w:szCs w:val="28"/>
        </w:rPr>
        <w:t>ҳ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мушкили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зиндаг</w:t>
      </w:r>
      <w:r w:rsidRPr="0045088A">
        <w:rPr>
          <w:rFonts w:ascii="Cambria" w:hAnsi="Cambria" w:cs="Cambria"/>
          <w:color w:val="000000"/>
          <w:sz w:val="28"/>
          <w:szCs w:val="28"/>
        </w:rPr>
        <w:t>ӣ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кафолат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дода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45088A">
        <w:rPr>
          <w:rFonts w:ascii="Times New Roman Tj" w:hAnsi="Times New Roman Tj" w:cs="Times New Roman Tj"/>
          <w:color w:val="000000"/>
          <w:sz w:val="28"/>
          <w:szCs w:val="28"/>
        </w:rPr>
        <w:t>шудааст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45088A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45088A">
        <w:rPr>
          <w:rFonts w:ascii="Times New Roman Tj" w:hAnsi="Times New Roman Tj"/>
          <w:color w:val="000000"/>
          <w:sz w:val="28"/>
          <w:szCs w:val="28"/>
        </w:rPr>
        <w:t>дар моддаи 39-и конститутсион</w:t>
      </w:r>
      <w:r w:rsidRPr="0045088A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45088A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>);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дар моддаи 50-и конститутсион</w:t>
      </w:r>
      <w:r w:rsidRPr="0045088A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45088A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>);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дар моддаи 30-и конститутсион</w:t>
      </w:r>
      <w:r w:rsidRPr="0045088A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45088A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45088A">
        <w:rPr>
          <w:rFonts w:ascii="Times New Roman Tj" w:hAnsi="Times New Roman Tj"/>
          <w:color w:val="000000"/>
          <w:sz w:val="28"/>
          <w:szCs w:val="28"/>
        </w:rPr>
        <w:t>дар моддаи 46-и конститутсион</w:t>
      </w:r>
      <w:r w:rsidRPr="0045088A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45088A" w:rsidRDefault="00041FE4" w:rsidP="0045088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45088A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>);</w:t>
      </w:r>
      <w:r w:rsidRPr="0045088A">
        <w:rPr>
          <w:rFonts w:ascii="Times New Roman Tj" w:hAnsi="Times New Roman Tj"/>
          <w:color w:val="000000"/>
          <w:sz w:val="28"/>
          <w:szCs w:val="28"/>
        </w:rPr>
        <w:t xml:space="preserve"> дар моддаи 76-и конститутсион</w:t>
      </w:r>
      <w:r w:rsidRPr="0045088A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105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Кадом ќонун асосњои њуќуќї, иљтимоию иќтисодї ва ташкили сиёсати давлат дар самти шуѓли ањолиро дар Тољикистон ба танзим медарорад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Кодекси оила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Кодекси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Ќонуни Љумњури</w:t>
      </w:r>
      <w:r>
        <w:rPr>
          <w:rFonts w:ascii="Times New Roman Tj" w:hAnsi="Times New Roman Tj"/>
          <w:color w:val="000000"/>
          <w:sz w:val="28"/>
          <w:szCs w:val="28"/>
        </w:rPr>
        <w:t>и Тољикистон «Дар бораи нафаќаи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шањвандон»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Ќонуни Љумњурии Тољикистон «Дар бораи мусоидат ба шуѓли ањолї»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9F69E9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Ќонуни Љумњурии Тољикистон «Дар бораи хизматрасонии иљтимої»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106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F69E9">
        <w:rPr>
          <w:rFonts w:ascii="Times New Roman Tj" w:hAnsi="Times New Roman Tj"/>
          <w:color w:val="000000"/>
          <w:sz w:val="28"/>
          <w:szCs w:val="28"/>
        </w:rPr>
        <w:t>Мувофи</w:t>
      </w:r>
      <w:r w:rsidRPr="009F69E9">
        <w:rPr>
          <w:rFonts w:ascii="Cambria" w:hAnsi="Cambria" w:cs="Cambria"/>
          <w:color w:val="000000"/>
          <w:sz w:val="28"/>
          <w:szCs w:val="28"/>
        </w:rPr>
        <w:t>қ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моддаи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кодекси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ме</w:t>
      </w:r>
      <w:r w:rsidRPr="009F69E9">
        <w:rPr>
          <w:rFonts w:ascii="Cambria" w:hAnsi="Cambria" w:cs="Cambria"/>
          <w:color w:val="000000"/>
          <w:sz w:val="28"/>
          <w:szCs w:val="28"/>
        </w:rPr>
        <w:t>ҳ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нати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Cambria" w:hAnsi="Cambria" w:cs="Cambria"/>
          <w:color w:val="000000"/>
          <w:sz w:val="28"/>
          <w:szCs w:val="28"/>
        </w:rPr>
        <w:t>Ҷ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ум</w:t>
      </w:r>
      <w:r w:rsidRPr="009F69E9">
        <w:rPr>
          <w:rFonts w:ascii="Cambria" w:hAnsi="Cambria" w:cs="Cambria"/>
          <w:color w:val="000000"/>
          <w:sz w:val="28"/>
          <w:szCs w:val="28"/>
        </w:rPr>
        <w:t>ҳ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урии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9F69E9">
        <w:rPr>
          <w:rFonts w:ascii="Cambria" w:hAnsi="Cambria" w:cs="Cambria"/>
          <w:color w:val="000000"/>
          <w:sz w:val="28"/>
          <w:szCs w:val="28"/>
        </w:rPr>
        <w:t>ҷ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икистон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давлат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Cambria" w:hAnsi="Cambria" w:cs="Cambria"/>
          <w:color w:val="000000"/>
          <w:sz w:val="28"/>
          <w:szCs w:val="28"/>
        </w:rPr>
        <w:t>ҳ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ар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як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корманд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Cambria" w:hAnsi="Cambria" w:cs="Cambria"/>
          <w:color w:val="000000"/>
          <w:sz w:val="28"/>
          <w:szCs w:val="28"/>
        </w:rPr>
        <w:t>ҷ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умла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кафолати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шароити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ме</w:t>
      </w:r>
      <w:r w:rsidRPr="009F69E9">
        <w:rPr>
          <w:rFonts w:ascii="Cambria" w:hAnsi="Cambria" w:cs="Cambria"/>
          <w:color w:val="000000"/>
          <w:sz w:val="28"/>
          <w:szCs w:val="28"/>
        </w:rPr>
        <w:t>ҳ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9F69E9">
        <w:rPr>
          <w:rFonts w:ascii="Cambria" w:hAnsi="Cambria" w:cs="Cambria"/>
          <w:color w:val="000000"/>
          <w:sz w:val="28"/>
          <w:szCs w:val="28"/>
        </w:rPr>
        <w:t>ӣ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талаботи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бехатар</w:t>
      </w:r>
      <w:r w:rsidRPr="009F69E9">
        <w:rPr>
          <w:rFonts w:ascii="Cambria" w:hAnsi="Cambria" w:cs="Cambria"/>
          <w:color w:val="000000"/>
          <w:sz w:val="28"/>
          <w:szCs w:val="28"/>
        </w:rPr>
        <w:t>ӣ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гиген</w:t>
      </w:r>
      <w:r w:rsidRPr="009F69E9">
        <w:rPr>
          <w:rFonts w:ascii="Cambria" w:hAnsi="Cambria" w:cs="Cambria"/>
          <w:color w:val="000000"/>
          <w:sz w:val="28"/>
          <w:szCs w:val="28"/>
        </w:rPr>
        <w:t>ӣ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Cambria" w:hAnsi="Cambria" w:cs="Cambria"/>
          <w:color w:val="000000"/>
          <w:sz w:val="28"/>
          <w:szCs w:val="28"/>
        </w:rPr>
        <w:t>ҷ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авобгуй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9F69E9">
        <w:rPr>
          <w:rFonts w:ascii="Cambria" w:hAnsi="Cambria" w:cs="Cambria"/>
          <w:color w:val="000000"/>
          <w:sz w:val="28"/>
          <w:szCs w:val="28"/>
        </w:rPr>
        <w:t>ҷ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уброн</w:t>
      </w:r>
      <w:r w:rsidRPr="009F69E9">
        <w:rPr>
          <w:rFonts w:ascii="Cambria" w:hAnsi="Cambria" w:cs="Cambria"/>
          <w:color w:val="000000"/>
          <w:sz w:val="28"/>
          <w:szCs w:val="28"/>
        </w:rPr>
        <w:t>ӣ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зарари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кор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саломат</w:t>
      </w:r>
      <w:r w:rsidRPr="009F69E9">
        <w:rPr>
          <w:rFonts w:ascii="Cambria" w:hAnsi="Cambria" w:cs="Cambria"/>
          <w:color w:val="000000"/>
          <w:sz w:val="28"/>
          <w:szCs w:val="28"/>
        </w:rPr>
        <w:t>ӣ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ё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амвол</w:t>
      </w:r>
      <w:r w:rsidRPr="009F69E9">
        <w:rPr>
          <w:rFonts w:ascii="Cambria" w:hAnsi="Cambria" w:cs="Cambria"/>
          <w:color w:val="000000"/>
          <w:sz w:val="28"/>
          <w:szCs w:val="28"/>
        </w:rPr>
        <w:t>ӣ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расонида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пардохти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ёрдампули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Cambria" w:hAnsi="Cambria" w:cs="Cambria"/>
          <w:color w:val="000000"/>
          <w:sz w:val="28"/>
          <w:szCs w:val="28"/>
        </w:rPr>
        <w:t>ҳ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олат</w:t>
      </w:r>
      <w:r w:rsidRPr="009F69E9">
        <w:rPr>
          <w:rFonts w:ascii="Cambria" w:hAnsi="Cambria" w:cs="Cambria"/>
          <w:color w:val="000000"/>
          <w:sz w:val="28"/>
          <w:szCs w:val="28"/>
        </w:rPr>
        <w:t>ҳ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му</w:t>
      </w:r>
      <w:r w:rsidRPr="009F69E9">
        <w:rPr>
          <w:rFonts w:ascii="Cambria" w:hAnsi="Cambria" w:cs="Cambria"/>
          <w:color w:val="000000"/>
          <w:sz w:val="28"/>
          <w:szCs w:val="28"/>
        </w:rPr>
        <w:t>қ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ара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ргардидаи </w:t>
      </w:r>
      <w:r w:rsidRPr="009F69E9">
        <w:rPr>
          <w:rFonts w:ascii="Cambria" w:hAnsi="Cambria" w:cs="Cambria"/>
          <w:color w:val="000000"/>
          <w:sz w:val="28"/>
          <w:szCs w:val="28"/>
        </w:rPr>
        <w:t>қ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онунро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таъмин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менамояд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9F69E9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9F69E9">
        <w:rPr>
          <w:rFonts w:ascii="Times New Roman Tj" w:hAnsi="Times New Roman Tj"/>
          <w:color w:val="000000"/>
          <w:sz w:val="28"/>
          <w:szCs w:val="28"/>
        </w:rPr>
        <w:t>мутоби</w:t>
      </w:r>
      <w:r w:rsidRPr="009F69E9">
        <w:rPr>
          <w:rFonts w:ascii="Cambria" w:hAnsi="Cambria" w:cs="Cambria"/>
          <w:color w:val="000000"/>
          <w:sz w:val="28"/>
          <w:szCs w:val="28"/>
        </w:rPr>
        <w:t>қ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моддаи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4-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кодекси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ме</w:t>
      </w:r>
      <w:r w:rsidRPr="009F69E9">
        <w:rPr>
          <w:rFonts w:ascii="Cambria" w:hAnsi="Cambria" w:cs="Cambria"/>
          <w:color w:val="000000"/>
          <w:sz w:val="28"/>
          <w:szCs w:val="28"/>
        </w:rPr>
        <w:t>ҳ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9F69E9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9F69E9">
        <w:rPr>
          <w:rFonts w:ascii="Times New Roman Tj" w:hAnsi="Times New Roman Tj"/>
          <w:color w:val="000000"/>
          <w:sz w:val="28"/>
          <w:szCs w:val="28"/>
        </w:rPr>
        <w:t>мутоби</w:t>
      </w:r>
      <w:r w:rsidRPr="009F69E9">
        <w:rPr>
          <w:rFonts w:ascii="Cambria" w:hAnsi="Cambria" w:cs="Cambria"/>
          <w:color w:val="000000"/>
          <w:sz w:val="28"/>
          <w:szCs w:val="28"/>
        </w:rPr>
        <w:t>қ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моддаи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6-и кодекси ме</w:t>
      </w:r>
      <w:r w:rsidRPr="009F69E9">
        <w:rPr>
          <w:rFonts w:ascii="Cambria" w:hAnsi="Cambria" w:cs="Cambria"/>
          <w:color w:val="000000"/>
          <w:sz w:val="28"/>
          <w:szCs w:val="28"/>
        </w:rPr>
        <w:t>ҳ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9F69E9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9F69E9">
        <w:rPr>
          <w:rFonts w:ascii="Times New Roman Tj" w:hAnsi="Times New Roman Tj"/>
          <w:color w:val="000000"/>
          <w:sz w:val="28"/>
          <w:szCs w:val="28"/>
        </w:rPr>
        <w:t>мутоби</w:t>
      </w:r>
      <w:r w:rsidRPr="009F69E9">
        <w:rPr>
          <w:rFonts w:ascii="Cambria" w:hAnsi="Cambria" w:cs="Cambria"/>
          <w:color w:val="000000"/>
          <w:sz w:val="28"/>
          <w:szCs w:val="28"/>
        </w:rPr>
        <w:t>қ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моддаи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15-и кодекси ме</w:t>
      </w:r>
      <w:r w:rsidRPr="009F69E9">
        <w:rPr>
          <w:rFonts w:ascii="Cambria" w:hAnsi="Cambria" w:cs="Cambria"/>
          <w:color w:val="000000"/>
          <w:sz w:val="28"/>
          <w:szCs w:val="28"/>
        </w:rPr>
        <w:t>ҳ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9F69E9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9F69E9">
        <w:rPr>
          <w:rFonts w:ascii="Times New Roman Tj" w:hAnsi="Times New Roman Tj"/>
          <w:color w:val="000000"/>
          <w:sz w:val="28"/>
          <w:szCs w:val="28"/>
        </w:rPr>
        <w:t>мутоби</w:t>
      </w:r>
      <w:r w:rsidRPr="009F69E9">
        <w:rPr>
          <w:rFonts w:ascii="Cambria" w:hAnsi="Cambria" w:cs="Cambria"/>
          <w:color w:val="000000"/>
          <w:sz w:val="28"/>
          <w:szCs w:val="28"/>
        </w:rPr>
        <w:t>қ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моддаи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18-и кодекси ме</w:t>
      </w:r>
      <w:r w:rsidRPr="009F69E9">
        <w:rPr>
          <w:rFonts w:ascii="Cambria" w:hAnsi="Cambria" w:cs="Cambria"/>
          <w:color w:val="000000"/>
          <w:sz w:val="28"/>
          <w:szCs w:val="28"/>
        </w:rPr>
        <w:t>ҳ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9F69E9" w:rsidRDefault="00041FE4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9F69E9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9F69E9">
        <w:rPr>
          <w:rFonts w:ascii="Times New Roman Tj" w:hAnsi="Times New Roman Tj"/>
          <w:color w:val="000000"/>
          <w:sz w:val="28"/>
          <w:szCs w:val="28"/>
        </w:rPr>
        <w:t>мутоби</w:t>
      </w:r>
      <w:r w:rsidRPr="009F69E9">
        <w:rPr>
          <w:rFonts w:ascii="Cambria" w:hAnsi="Cambria" w:cs="Cambria"/>
          <w:color w:val="000000"/>
          <w:sz w:val="28"/>
          <w:szCs w:val="28"/>
        </w:rPr>
        <w:t>қ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моддаи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9-и кодекси ме</w:t>
      </w:r>
      <w:r w:rsidRPr="009F69E9">
        <w:rPr>
          <w:rFonts w:ascii="Cambria" w:hAnsi="Cambria" w:cs="Cambria"/>
          <w:color w:val="000000"/>
          <w:sz w:val="28"/>
          <w:szCs w:val="28"/>
        </w:rPr>
        <w:t>ҳ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107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Давраи охирини аз байн рафтани оила кадом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људоии эњсосї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људоии љинсї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људоии мањалли зист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људоии ќонунї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</w:t>
      </w:r>
      <w:r w:rsidRPr="00EA7DE0">
        <w:rPr>
          <w:rFonts w:ascii="Times New Roman Tj" w:eastAsia="Times New Roman" w:hAnsi="Times New Roman"/>
          <w:color w:val="000000"/>
          <w:sz w:val="28"/>
          <w:szCs w:val="28"/>
        </w:rPr>
        <w:t>қ</w:t>
      </w:r>
      <w:r w:rsidRPr="00EA7DE0">
        <w:rPr>
          <w:rFonts w:ascii="Times New Roman Tj" w:hAnsi="Times New Roman Tj"/>
          <w:color w:val="000000"/>
          <w:sz w:val="28"/>
          <w:szCs w:val="28"/>
        </w:rPr>
        <w:t>сим кардани молу мулк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108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Ќонуни ЉТ «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бораи хизматрасонии иљтимої» кай ќабул гардидааст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1998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2012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2008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2009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2010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109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Давомнокии давраи пардох</w:t>
      </w:r>
      <w:r>
        <w:rPr>
          <w:rFonts w:ascii="Times New Roman Tj" w:hAnsi="Times New Roman Tj"/>
          <w:color w:val="000000"/>
          <w:sz w:val="28"/>
          <w:szCs w:val="28"/>
        </w:rPr>
        <w:t xml:space="preserve">ти кўмакпулї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барои бекорї чи ќадар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давоми 6 моњи таќвимї дар як сол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танњо як моњ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давоми 3 моњи таќвимї дар як сол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дар давоми 9 моњи таќвимї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як сол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9F69E9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як сол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110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9F69E9">
        <w:rPr>
          <w:rFonts w:ascii="Times New Roman Tj" w:hAnsi="Times New Roman Tj"/>
          <w:color w:val="000000"/>
          <w:sz w:val="28"/>
          <w:szCs w:val="28"/>
        </w:rPr>
        <w:t>Кадом сол сат</w:t>
      </w:r>
      <w:r w:rsidRPr="009F69E9">
        <w:rPr>
          <w:rFonts w:ascii="Cambria" w:hAnsi="Cambria" w:cs="Cambria"/>
          <w:color w:val="000000"/>
          <w:sz w:val="28"/>
          <w:szCs w:val="28"/>
        </w:rPr>
        <w:t>ҳ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камбизоати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21,2%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ко</w:t>
      </w:r>
      <w:r w:rsidRPr="009F69E9">
        <w:rPr>
          <w:rFonts w:ascii="Cambria" w:hAnsi="Cambria" w:cs="Cambria"/>
          <w:color w:val="000000"/>
          <w:sz w:val="28"/>
          <w:szCs w:val="28"/>
        </w:rPr>
        <w:t>ҳ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иш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дода</w:t>
      </w:r>
      <w:r w:rsidRPr="009F69E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color w:val="000000"/>
          <w:sz w:val="28"/>
          <w:szCs w:val="28"/>
        </w:rPr>
        <w:t>шуд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9F69E9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9F69E9">
        <w:rPr>
          <w:rFonts w:ascii="Times New Roman Tj" w:hAnsi="Times New Roman Tj"/>
          <w:color w:val="000000"/>
          <w:sz w:val="28"/>
          <w:szCs w:val="28"/>
        </w:rPr>
        <w:t>соли 2023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9F69E9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9F69E9">
        <w:rPr>
          <w:rFonts w:ascii="Times New Roman Tj" w:hAnsi="Times New Roman Tj"/>
          <w:color w:val="000000"/>
          <w:sz w:val="28"/>
          <w:szCs w:val="28"/>
        </w:rPr>
        <w:t>соли 2020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9F69E9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9F69E9">
        <w:rPr>
          <w:rFonts w:ascii="Times New Roman Tj" w:hAnsi="Times New Roman Tj"/>
          <w:color w:val="000000"/>
          <w:sz w:val="28"/>
          <w:szCs w:val="28"/>
        </w:rPr>
        <w:t>соли 2019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9F69E9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9F69E9">
        <w:rPr>
          <w:rFonts w:ascii="Times New Roman Tj" w:hAnsi="Times New Roman Tj"/>
          <w:color w:val="000000"/>
          <w:sz w:val="28"/>
          <w:szCs w:val="28"/>
        </w:rPr>
        <w:t>соли 2010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9F69E9" w:rsidRDefault="00041FE4" w:rsidP="009F69E9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9F69E9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9F69E9">
        <w:rPr>
          <w:rFonts w:ascii="Times New Roman Tj" w:hAnsi="Times New Roman Tj"/>
          <w:color w:val="000000"/>
          <w:sz w:val="28"/>
          <w:szCs w:val="28"/>
        </w:rPr>
        <w:t>чавоби дуруст вучуд надорад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111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Ќонуни Љумњурии Тољикистон «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бораи мусоидат ба шуѓли ањолї» кадом сол ќабул гардидааст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2001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2003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2002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2005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2010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112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«Реабилитатсия њамчун мафњум аз кадом забон гирифта шудааст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забони олмонї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забони чинї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забони санскрит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забони русї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забони лотинї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113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Агентии давлатии суѓуртаи иљтимої ва нафаќа кадом сол таъсис дода шудааст?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2001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2000;</w:t>
      </w:r>
      <w:r>
        <w:rPr>
          <w:rFonts w:ascii="Times New Roman Tj" w:hAnsi="Times New Roman Tj"/>
          <w:color w:val="000000"/>
          <w:sz w:val="28"/>
          <w:szCs w:val="28"/>
        </w:rPr>
        <w:t xml:space="preserve"> 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2006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2004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2005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114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Андозњои иљтимої аз њисобикадом ташкилотњо љамъоварї карда мешаванд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вазорати мењнат ва њифзи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хона-интернатњои пиронсолон ва маъюбон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корфармоён ва дигар шахсони њуќуќї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ташкилотњои љамъиятии маъюбон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шахсони воќеъї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115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Кадоме аз инњо ба зерсистемаи њифзи иљтимої алоќаманд аст, муайян намоед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тавонбахшии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технологияи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субстансияи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маќомоти суѓуртавї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маргиналияти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116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Ќонуни Љумњурии Тољикистон «Дар бораи суѓуртаи давлатии иљтимої» кадом сол ќабул шудааст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1993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1995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1997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1999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соли 2000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117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Ќонуни Љумњурии Тољикистон «Дар бораи хизматрасониии иљтимої» кадом сол ќабул гардидааст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6 </w:t>
      </w:r>
      <w:r w:rsidRPr="00EA7DE0">
        <w:rPr>
          <w:rFonts w:ascii="Times New Roman Tj" w:hAnsi="Times New Roman Tj"/>
          <w:color w:val="000000"/>
          <w:sz w:val="28"/>
          <w:szCs w:val="28"/>
        </w:rPr>
        <w:t>марти соли 1934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23 ноябри соли 1984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5 декабри соли 1996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15 январи соли 2000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5 январи соли 2008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118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Аз мафњумњои зерин кадомаш ба маъюбон алоќаманд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тавонбахшии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технологияи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субстансияи мењнат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мусоидат ба шуѓли ањолї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корњои љамъиятї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119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Синну соли нафаќа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 xml:space="preserve">барои занони Љумњурии Тољикистон 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аз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 xml:space="preserve"> чанд солагї муќарар шудааст.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                                      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57сола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62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66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59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60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сола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120</w:t>
      </w:r>
      <w:r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A7DE0">
        <w:rPr>
          <w:rFonts w:ascii="Times New Roman Tj" w:hAnsi="Times New Roman Tj"/>
          <w:bCs/>
          <w:color w:val="000000"/>
          <w:sz w:val="28"/>
          <w:szCs w:val="28"/>
        </w:rPr>
        <w:t>Вазифањои асосиии эксперитзаи иљтимої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њама љавобњо дурустанд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вазифаи иттилоотї-назоратнамої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пешгўинамої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лоињасозї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вазифаи ташхисї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121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.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Экспертизаи хатшиносї–судї чиро муайян мекунад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муалифи нафвиштачонтро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вакту рузи навиштачотро муайян мекунад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забони хати навиштачонтро муайян мекувнад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таърихи навиштачонтро муайян мекунад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макони навиштачонро муайян мекунад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122</w:t>
      </w:r>
      <w:r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A7DE0">
        <w:rPr>
          <w:rFonts w:ascii="Times New Roman Tj" w:hAnsi="Times New Roman Tj"/>
          <w:bCs/>
          <w:color w:val="000000"/>
          <w:sz w:val="28"/>
          <w:szCs w:val="28"/>
        </w:rPr>
        <w:t>Кадом намуди экспертизаи иљтимоиро медонед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психиотри-суди, ва хатшиноси-суди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иттилооти-суди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якумдараља ва дуюмдараља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экспертизаи пайдархамии иљтимои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иљтимои-тибби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123</w:t>
      </w:r>
      <w:r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</w:p>
    <w:p w:rsidR="00041FE4" w:rsidRDefault="00041FE4" w:rsidP="009F69E9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9F69E9">
        <w:rPr>
          <w:rFonts w:ascii="Times New Roman Tj" w:hAnsi="Times New Roman Tj"/>
          <w:bCs/>
          <w:color w:val="000000"/>
          <w:sz w:val="28"/>
          <w:szCs w:val="28"/>
        </w:rPr>
        <w:t>Соли 1999 сат</w:t>
      </w:r>
      <w:r w:rsidRPr="009F69E9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9F69E9">
        <w:rPr>
          <w:rFonts w:ascii="Times New Roman Tj" w:hAnsi="Times New Roman Tj" w:cs="Times New Roman Tj"/>
          <w:bCs/>
          <w:color w:val="000000"/>
          <w:sz w:val="28"/>
          <w:szCs w:val="28"/>
        </w:rPr>
        <w:t>и</w:t>
      </w:r>
      <w:r w:rsidRPr="009F69E9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bCs/>
          <w:color w:val="000000"/>
          <w:sz w:val="28"/>
          <w:szCs w:val="28"/>
        </w:rPr>
        <w:t>камбизоати</w:t>
      </w:r>
      <w:r w:rsidRPr="009F69E9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bCs/>
          <w:color w:val="000000"/>
          <w:sz w:val="28"/>
          <w:szCs w:val="28"/>
        </w:rPr>
        <w:t>дар</w:t>
      </w:r>
      <w:r w:rsidRPr="009F69E9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bCs/>
          <w:color w:val="000000"/>
          <w:sz w:val="28"/>
          <w:szCs w:val="28"/>
        </w:rPr>
        <w:t>кишвар</w:t>
      </w:r>
      <w:r w:rsidRPr="009F69E9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bCs/>
          <w:color w:val="000000"/>
          <w:sz w:val="28"/>
          <w:szCs w:val="28"/>
        </w:rPr>
        <w:t>чанд</w:t>
      </w:r>
      <w:r w:rsidRPr="009F69E9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bCs/>
          <w:color w:val="000000"/>
          <w:sz w:val="28"/>
          <w:szCs w:val="28"/>
        </w:rPr>
        <w:t>фоизро</w:t>
      </w:r>
      <w:r w:rsidRPr="009F69E9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bCs/>
          <w:color w:val="000000"/>
          <w:sz w:val="28"/>
          <w:szCs w:val="28"/>
        </w:rPr>
        <w:t>ташкил</w:t>
      </w:r>
      <w:r w:rsidRPr="009F69E9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9F69E9">
        <w:rPr>
          <w:rFonts w:ascii="Times New Roman Tj" w:hAnsi="Times New Roman Tj" w:cs="Times New Roman Tj"/>
          <w:bCs/>
          <w:color w:val="000000"/>
          <w:sz w:val="28"/>
          <w:szCs w:val="28"/>
        </w:rPr>
        <w:t>меди</w:t>
      </w:r>
      <w:r w:rsidRPr="009F69E9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9F69E9">
        <w:rPr>
          <w:rFonts w:ascii="Times New Roman Tj" w:hAnsi="Times New Roman Tj" w:cs="Times New Roman Tj"/>
          <w:bCs/>
          <w:color w:val="000000"/>
          <w:sz w:val="28"/>
          <w:szCs w:val="28"/>
        </w:rPr>
        <w:t>ад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041FE4" w:rsidRDefault="00041FE4" w:rsidP="009F69E9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9F69E9">
        <w:rPr>
          <w:rFonts w:ascii="Times New Roman Tj" w:hAnsi="Times New Roman Tj"/>
          <w:bCs/>
          <w:color w:val="000000"/>
          <w:sz w:val="28"/>
          <w:szCs w:val="28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9F69E9">
        <w:rPr>
          <w:rFonts w:ascii="Times New Roman Tj" w:hAnsi="Times New Roman Tj"/>
          <w:bCs/>
          <w:color w:val="000000"/>
          <w:sz w:val="28"/>
          <w:szCs w:val="28"/>
        </w:rPr>
        <w:t>83% ро ташкил меди</w:t>
      </w:r>
      <w:r w:rsidRPr="009F69E9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9F69E9">
        <w:rPr>
          <w:rFonts w:ascii="Times New Roman Tj" w:hAnsi="Times New Roman Tj" w:cs="Times New Roman Tj"/>
          <w:bCs/>
          <w:color w:val="000000"/>
          <w:sz w:val="28"/>
          <w:szCs w:val="28"/>
        </w:rPr>
        <w:t>ад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9F69E9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9F69E9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9F69E9">
        <w:rPr>
          <w:rFonts w:ascii="Times New Roman Tj" w:hAnsi="Times New Roman Tj"/>
          <w:bCs/>
          <w:color w:val="000000"/>
          <w:sz w:val="28"/>
          <w:szCs w:val="28"/>
        </w:rPr>
        <w:t>90% ро ташкил меди</w:t>
      </w:r>
      <w:r w:rsidRPr="009F69E9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9F69E9">
        <w:rPr>
          <w:rFonts w:ascii="Times New Roman Tj" w:hAnsi="Times New Roman Tj" w:cs="Times New Roman Tj"/>
          <w:bCs/>
          <w:color w:val="000000"/>
          <w:sz w:val="28"/>
          <w:szCs w:val="28"/>
        </w:rPr>
        <w:t>ад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9F69E9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9F69E9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9F69E9">
        <w:rPr>
          <w:rFonts w:ascii="Times New Roman Tj" w:hAnsi="Times New Roman Tj"/>
          <w:bCs/>
          <w:color w:val="000000"/>
          <w:sz w:val="28"/>
          <w:szCs w:val="28"/>
        </w:rPr>
        <w:t>56% ро ташкил меди</w:t>
      </w:r>
      <w:r w:rsidRPr="009F69E9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9F69E9">
        <w:rPr>
          <w:rFonts w:ascii="Times New Roman Tj" w:hAnsi="Times New Roman Tj" w:cs="Times New Roman Tj"/>
          <w:bCs/>
          <w:color w:val="000000"/>
          <w:sz w:val="28"/>
          <w:szCs w:val="28"/>
        </w:rPr>
        <w:t>ад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9F69E9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9F69E9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9F69E9">
        <w:rPr>
          <w:rFonts w:ascii="Times New Roman Tj" w:hAnsi="Times New Roman Tj"/>
          <w:bCs/>
          <w:color w:val="000000"/>
          <w:sz w:val="28"/>
          <w:szCs w:val="28"/>
        </w:rPr>
        <w:t>79% ро ташкил меди</w:t>
      </w:r>
      <w:r w:rsidRPr="009F69E9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9F69E9">
        <w:rPr>
          <w:rFonts w:ascii="Times New Roman Tj" w:hAnsi="Times New Roman Tj" w:cs="Times New Roman Tj"/>
          <w:bCs/>
          <w:color w:val="000000"/>
          <w:sz w:val="28"/>
          <w:szCs w:val="28"/>
        </w:rPr>
        <w:t>ад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9F69E9" w:rsidRDefault="00041FE4" w:rsidP="009F69E9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9F69E9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9F69E9">
        <w:rPr>
          <w:rFonts w:ascii="Times New Roman Tj" w:hAnsi="Times New Roman Tj"/>
          <w:bCs/>
          <w:color w:val="000000"/>
          <w:sz w:val="28"/>
          <w:szCs w:val="28"/>
        </w:rPr>
        <w:t>36% ро ташкил меди</w:t>
      </w:r>
      <w:r w:rsidRPr="009F69E9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9F69E9">
        <w:rPr>
          <w:rFonts w:ascii="Times New Roman Tj" w:hAnsi="Times New Roman Tj" w:cs="Times New Roman Tj"/>
          <w:bCs/>
          <w:color w:val="000000"/>
          <w:sz w:val="28"/>
          <w:szCs w:val="28"/>
        </w:rPr>
        <w:t>ад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124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A7DE0">
        <w:rPr>
          <w:rFonts w:ascii="Times New Roman Tj" w:hAnsi="Times New Roman Tj"/>
          <w:bCs/>
          <w:color w:val="000000"/>
          <w:sz w:val="28"/>
          <w:szCs w:val="28"/>
        </w:rPr>
        <w:t>Нишонањое, ки аз руи он зуровари ба оила муаян карда мешавад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њама чавобхо дурус аст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агресия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бегонашави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лату куб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тарс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125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Кумаки таъљили барои оила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чи гунна кумак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барои мустахкам нигоњ доштани оила равона карда шудааст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барои пароканда карадни оила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кумаки таъљили барои оила вуљуд надорад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кумаки махсуси тиббї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кумаки психофизиологї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126</w:t>
      </w:r>
      <w:r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bCs/>
          <w:color w:val="000000"/>
          <w:sz w:val="28"/>
          <w:szCs w:val="28"/>
        </w:rPr>
        <w:t>Зуроварии нисбатан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 вазнин ва хатарнок барои оила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кадом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љисмонї ва шањвонї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равони ва иљтимои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намудонам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љисмони ва иљтимої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паст ва олї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127</w:t>
      </w:r>
      <w:r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Технологияи ояндабинии иљтимої чист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?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усули асосии тањлил ва тањќиќу њалнамоии масъалањои иљтимоии љањони муосир мебошад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тањлил ва тањќиќу њалнамоии масъалањои иљтимоии дањсолаи гузушта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намедонам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хал намудани масалахои минтакави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тахлилу тахкики масъалахои дахсолаи оянда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128</w:t>
      </w:r>
      <w:r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A7DE0">
        <w:rPr>
          <w:rFonts w:ascii="Times New Roman Tj" w:hAnsi="Times New Roman Tj"/>
          <w:bCs/>
          <w:color w:val="000000"/>
          <w:sz w:val="28"/>
          <w:szCs w:val="28"/>
        </w:rPr>
        <w:t>Њалли дурнамо гуфта чиро мефахмед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041FE4" w:rsidRDefault="00041FE4" w:rsidP="00884E4D">
      <w:pPr>
        <w:pStyle w:val="body"/>
        <w:ind w:firstLine="0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ин тањќиќоти масхсуси илми буда дурнамоии рушди ягон масъала мебошад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pStyle w:val="body"/>
        <w:ind w:firstLine="0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ошкор сохтан ва њал намудани масалањои иљтимої аст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pStyle w:val="body"/>
        <w:ind w:firstLine="0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халли масъалаи гуруњи иљтимои, ки нуќсони шунавої доранд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pStyle w:val="body"/>
        <w:ind w:firstLine="0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гуруњи иљтимои, ки нуќсони нутќї доранд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pStyle w:val="body"/>
        <w:ind w:firstLine="0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гуруњи иљтимои, ки нуќсон надоранд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129</w:t>
      </w:r>
      <w:r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A7DE0">
        <w:rPr>
          <w:rFonts w:ascii="Times New Roman Tj" w:hAnsi="Times New Roman Tj"/>
          <w:bCs/>
          <w:color w:val="000000"/>
          <w:sz w:val="28"/>
          <w:szCs w:val="28"/>
        </w:rPr>
        <w:t>Дар замони њозира чанд метод ва процедураи пешгуинамои вучуд дорад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зиёда 100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5 усул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6 усул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10 усули асосї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3 усул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130</w:t>
      </w:r>
      <w:r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Макрофактор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чиро меомузад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масъалањои космос, курраи замин ва љањонро, ки ба иљтимоишавии таъсир мерасонад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масъалањои давлат,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этнос, љамъият ва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мамлакат, ки иљтимоишавии шахс таъсир мерасонад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шањр, мањала, шароити зист, шањрак ва ВАО, ки иљтимоишавии шахс таъсир мерасонад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оила, гуруњњои иљтимої, њамсояњо, микросотсиум ва субкультураи мањалаи љойгиршуда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чунин фактор умуман вуљуд надорад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131</w:t>
      </w:r>
      <w:r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</w:p>
    <w:p w:rsidR="00041FE4" w:rsidRDefault="00041FE4" w:rsidP="009F69E9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  <w:lang w:val="tg-Cyrl-TJ"/>
        </w:rPr>
        <w:t>Дар То</w:t>
      </w:r>
      <w:r>
        <w:rPr>
          <w:rFonts w:ascii="Times New Roman" w:hAnsi="Times New Roman"/>
          <w:sz w:val="24"/>
          <w:szCs w:val="24"/>
          <w:lang w:val="tg-Cyrl-TJ"/>
        </w:rPr>
        <w:t>ҷ</w:t>
      </w:r>
      <w:r>
        <w:rPr>
          <w:rFonts w:ascii="Times New Roman Tj" w:hAnsi="Times New Roman Tj"/>
          <w:sz w:val="24"/>
          <w:szCs w:val="24"/>
          <w:lang w:val="tg-Cyrl-TJ"/>
        </w:rPr>
        <w:t>икистон чанд фоизи а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>
        <w:rPr>
          <w:rFonts w:ascii="Times New Roman Tj" w:hAnsi="Times New Roman Tj"/>
          <w:sz w:val="24"/>
          <w:szCs w:val="24"/>
          <w:lang w:val="tg-Cyrl-TJ"/>
        </w:rPr>
        <w:t xml:space="preserve">олиро </w:t>
      </w:r>
      <w:r>
        <w:rPr>
          <w:rFonts w:ascii="Times New Roman" w:hAnsi="Times New Roman"/>
          <w:sz w:val="24"/>
          <w:szCs w:val="24"/>
          <w:lang w:val="tg-Cyrl-TJ"/>
        </w:rPr>
        <w:t>ҷ</w:t>
      </w:r>
      <w:r>
        <w:rPr>
          <w:rFonts w:ascii="Times New Roman Tj" w:hAnsi="Times New Roman Tj"/>
          <w:sz w:val="24"/>
          <w:szCs w:val="24"/>
          <w:lang w:val="tg-Cyrl-TJ"/>
        </w:rPr>
        <w:t>авонон ташкил меди</w:t>
      </w:r>
      <w:r>
        <w:rPr>
          <w:rFonts w:ascii="Times New Roman" w:hAnsi="Times New Roman"/>
          <w:sz w:val="24"/>
          <w:szCs w:val="24"/>
          <w:lang w:val="tg-Cyrl-TJ"/>
        </w:rPr>
        <w:t>ҳ</w:t>
      </w:r>
      <w:r>
        <w:rPr>
          <w:rFonts w:ascii="Times New Roman Tj" w:hAnsi="Times New Roman Tj"/>
          <w:sz w:val="24"/>
          <w:szCs w:val="24"/>
          <w:lang w:val="tg-Cyrl-TJ"/>
        </w:rPr>
        <w:t>ад</w:t>
      </w:r>
      <w:r>
        <w:rPr>
          <w:rFonts w:ascii="Times New Roman Tj" w:hAnsi="Times New Roman Tj"/>
          <w:sz w:val="24"/>
          <w:szCs w:val="24"/>
        </w:rPr>
        <w:t>?</w:t>
      </w:r>
    </w:p>
    <w:p w:rsidR="00041FE4" w:rsidRDefault="00041FE4" w:rsidP="009F69E9">
      <w:pPr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9F69E9">
        <w:rPr>
          <w:rFonts w:ascii="Times New Roman Tj" w:hAnsi="Times New Roman Tj"/>
          <w:bCs/>
          <w:sz w:val="24"/>
          <w:szCs w:val="24"/>
          <w:lang w:val="en-US"/>
        </w:rPr>
        <w:t>A</w:t>
      </w:r>
      <w:r>
        <w:rPr>
          <w:rFonts w:ascii="Times New Roman Tj" w:hAnsi="Times New Roman Tj"/>
          <w:bCs/>
          <w:sz w:val="24"/>
          <w:szCs w:val="24"/>
          <w:lang w:val="tg-Cyrl-TJ"/>
        </w:rPr>
        <w:t>) 35% ро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041FE4" w:rsidRDefault="00041FE4" w:rsidP="009F69E9">
      <w:pPr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9F69E9">
        <w:rPr>
          <w:rFonts w:ascii="Times New Roman Tj" w:hAnsi="Times New Roman Tj"/>
          <w:bCs/>
          <w:sz w:val="24"/>
          <w:szCs w:val="24"/>
          <w:lang w:val="en-US"/>
        </w:rPr>
        <w:t>B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 Tj" w:hAnsi="Times New Roman Tj"/>
          <w:bCs/>
          <w:sz w:val="24"/>
          <w:szCs w:val="24"/>
          <w:lang w:val="tg-Cyrl-TJ"/>
        </w:rPr>
        <w:t>50% ро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041FE4" w:rsidRDefault="00041FE4" w:rsidP="009F69E9">
      <w:pPr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9F69E9">
        <w:rPr>
          <w:rFonts w:ascii="Times New Roman Tj" w:hAnsi="Times New Roman Tj"/>
          <w:bCs/>
          <w:sz w:val="24"/>
          <w:szCs w:val="24"/>
          <w:lang w:val="en-US"/>
        </w:rPr>
        <w:t>C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 Tj" w:hAnsi="Times New Roman Tj"/>
          <w:bCs/>
          <w:sz w:val="24"/>
          <w:szCs w:val="24"/>
          <w:lang w:val="tg-Cyrl-TJ"/>
        </w:rPr>
        <w:t>25% ро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041FE4" w:rsidRDefault="00041FE4" w:rsidP="009F69E9">
      <w:pPr>
        <w:rPr>
          <w:rFonts w:ascii="Times New Roman Tj" w:hAnsi="Times New Roman Tj"/>
          <w:bCs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>
        <w:rPr>
          <w:rFonts w:ascii="Times New Roman Tj" w:hAnsi="Times New Roman Tj"/>
          <w:bCs/>
          <w:sz w:val="24"/>
          <w:szCs w:val="24"/>
          <w:lang w:val="en-US"/>
        </w:rPr>
        <w:t>D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 Tj" w:hAnsi="Times New Roman Tj"/>
          <w:bCs/>
          <w:sz w:val="24"/>
          <w:szCs w:val="24"/>
          <w:lang w:val="tg-Cyrl-TJ"/>
        </w:rPr>
        <w:t>55% ро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041FE4" w:rsidRPr="009F69E9" w:rsidRDefault="00041FE4" w:rsidP="009F69E9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Cs/>
          <w:sz w:val="24"/>
          <w:szCs w:val="24"/>
        </w:rPr>
        <w:t>$</w:t>
      </w:r>
      <w:r w:rsidRPr="009F69E9">
        <w:rPr>
          <w:rFonts w:ascii="Times New Roman Tj" w:hAnsi="Times New Roman Tj"/>
          <w:bCs/>
          <w:sz w:val="24"/>
          <w:szCs w:val="24"/>
          <w:lang w:val="en-US"/>
        </w:rPr>
        <w:t>E</w:t>
      </w:r>
      <w:r>
        <w:rPr>
          <w:rFonts w:ascii="Times New Roman Tj" w:hAnsi="Times New Roman Tj"/>
          <w:bCs/>
          <w:sz w:val="24"/>
          <w:szCs w:val="24"/>
        </w:rPr>
        <w:t xml:space="preserve">) </w:t>
      </w:r>
      <w:r>
        <w:rPr>
          <w:rFonts w:ascii="Times New Roman Tj" w:hAnsi="Times New Roman Tj"/>
          <w:bCs/>
          <w:sz w:val="24"/>
          <w:szCs w:val="24"/>
          <w:lang w:val="tg-Cyrl-TJ"/>
        </w:rPr>
        <w:t>15% ро</w:t>
      </w:r>
      <w:r>
        <w:rPr>
          <w:rFonts w:ascii="Times New Roman Tj" w:hAnsi="Times New Roman Tj"/>
          <w:bCs/>
          <w:sz w:val="24"/>
          <w:szCs w:val="24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442C93">
        <w:rPr>
          <w:rFonts w:ascii="Times New Roman Tj" w:hAnsi="Times New Roman Tj"/>
          <w:bCs/>
          <w:color w:val="000000"/>
          <w:sz w:val="28"/>
          <w:szCs w:val="28"/>
        </w:rPr>
        <w:t>132</w:t>
      </w:r>
      <w:r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Мегафактор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чиро меомузад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масъалањои космос, курраи замин ва љањонро, ки ба иљтимоишавии таъсир мерасонад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масъалањои давлат,этнос, љамъият ва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мамлакат, ки иљтимоишавии шахс таъсир мерасонад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шањр, мањала, шароити зист, ахрак ва ВАО, ки иљтимоишавии шахс таъсир мерасонад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оила, гуруњњои иљтимої, њамсояњо, микросотсиум ва субкультураи мањалаи љойгиршуда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чунин фактор умуман вуљуд надорад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133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Кадом намудњои оиларо медонед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Нуклеарї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ва васеъ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Хурд ва бузург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Пўшида ва кушода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Замонавї ва ѓайризамонавї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Сарватманд ва ќашшоќ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134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Мезофактор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чиро меомўзад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масъалањои космос, курраи замин ва љањонро, ки ба иљтимоишавии таъсир мерасонад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масъалањои давлат, этнос, љамъият ва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мамлакат, ки иљтимоишавии шахс таъсир мерасонад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шањр, мањала, шароити зист, ахрак ва ВАО, ки иљтимоишавии шахс таъсир мерасонад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оила, гуруњњои иљтимої, њамсояњо, микросотсиум ва субкультураи мањалаи љойгиршуда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чунин фактор умуман вуљуд надорад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135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.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Зуроварии шањвонї чист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бе хоњиши шахс ба номус таљовус кардан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муносибати шахвони бо майл ва рагбат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хусусиятњои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динни ва фарњангї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ин тарбияи љисмонї ва аќлонї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муносибати шах вони баъди ба балогат расидан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136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Калимаи волонтери аз кадом забон гирифта шудааст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>ф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рансузи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олмони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юнони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лотини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русси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137</w:t>
      </w:r>
      <w:r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Дарозумрии одамони руи замин аз чи вобастаги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пешравии тибб ва хуб шудани сатњи зиндаги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пешравии саноат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иќлими хуб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кори сердаромад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репродуксияи ањолї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138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Нахустин бор мафхуми волотери дар кадом соња истифода мешуд?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дар соњаи њарбї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тибб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психологї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сотсиологї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кори иљтимої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139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Кадоме аз вазоратњои давлати чорабинињо ва амалигардонии пешгирии касалињои сирояткунадаи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муњољиронро ба танзим менамояд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вазорати тандурустї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вазорати кор бо њориљиён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вазорати адлия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вазорати маориф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вазорати корњои дохила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140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Этнос чист?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маљмуи одамоне, умумиятњои забони, арзиши–меъёри доранд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маљмуи одамоне дар як муассиса ва ташкилотњои фаъолият мекунанд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маљмуи одамоне,ки бо бо фаъолияти умуми ва арзишхои умуми љамъ омадаанд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маљмуи одам он, ки бо хусусиятњои винтали љамъ омадаанд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  <w:lang w:val="uk-UA"/>
        </w:rPr>
        <w:t>намедонам</w:t>
      </w:r>
      <w:r>
        <w:rPr>
          <w:rFonts w:ascii="Times New Roman Tj" w:hAnsi="Times New Roman Tj"/>
          <w:bCs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141</w:t>
      </w:r>
      <w:r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Кадом аз ташкилотњои давлати иттилооти шумораи муњољиронро дода метавонад?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    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кумитаи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омори давлати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кумитаи кор бо љавонон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вазорати мењнат ва њифзи иљтимої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вазорати маориф ва коњои дохила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вазорати тандурусти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142</w:t>
      </w:r>
      <w:r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i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 xml:space="preserve">Мизољони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њифзи иљтимої кињо ба шумор мераванд?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табаќаи эњтиёљманд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ањолии оддї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элитаи иљтимої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ташкилоти иљтимои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њама табаќањои иљтимої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143</w:t>
      </w:r>
      <w:r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A7DE0">
        <w:rPr>
          <w:rFonts w:ascii="Times New Roman Tj" w:hAnsi="Times New Roman Tj"/>
          <w:bCs/>
          <w:color w:val="000000"/>
          <w:sz w:val="28"/>
          <w:szCs w:val="28"/>
        </w:rPr>
        <w:t>Мафњуми адаптация аз кадом забон гирифта шудааст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лотинї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юнонї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фаронсавї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руссї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тољикї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144</w:t>
      </w:r>
      <w:r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A7DE0">
        <w:rPr>
          <w:rFonts w:ascii="Times New Roman Tj" w:hAnsi="Times New Roman Tj"/>
          <w:bCs/>
          <w:color w:val="000000"/>
          <w:sz w:val="28"/>
          <w:szCs w:val="28"/>
        </w:rPr>
        <w:t>Маънои калимаи адаптатсия чист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мутобикшавї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иљтимоишавї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маргинализатсия шудан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мушоњида намудан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васеъ кардани љањонбинї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145</w:t>
      </w:r>
      <w:r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Кадоме аз шахсони зеринро филантроп номидан мумкин 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Љ. Сорос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Сталин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Бен-Ладен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Чикотила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Ф.Энгелс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146</w:t>
      </w:r>
      <w:r>
        <w:rPr>
          <w:rFonts w:ascii="Times New Roman Tj" w:hAnsi="Times New Roman Tj"/>
          <w:bCs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A7DE0">
        <w:rPr>
          <w:rFonts w:ascii="Times New Roman Tj" w:hAnsi="Times New Roman Tj"/>
          <w:bCs/>
          <w:color w:val="000000"/>
          <w:sz w:val="28"/>
          <w:szCs w:val="28"/>
        </w:rPr>
        <w:t>Чанд намуди шахрдињии адаптатсияи иљтимои дар профилактикаи иљтимої вуљуд дорад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4-намуд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6-намуд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ягон намудвуљуд надорад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8-намуд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2-намуд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147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A7DE0">
        <w:rPr>
          <w:rFonts w:ascii="Times New Roman Tj" w:hAnsi="Times New Roman Tj"/>
          <w:bCs/>
          <w:color w:val="000000"/>
          <w:sz w:val="28"/>
          <w:szCs w:val="28"/>
        </w:rPr>
        <w:t>Зери мафњуми адаптатция иљтимої натиљаи кадом раванд фањмида мешавад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натиљаи раванди мутобиќкунанда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ягон натиља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натиљаи маргинализатсия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мушоњида намудан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натиљаи иљтимоишави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148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. 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«Раванди мутобиќшавии сохтор ва вазифањои организмњо ба шароитњои муњит мебошад» - ин ќоидаи кадом мафњум аст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адаптатсия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институти иљтимої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љахоншумулї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аккомодатсия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стигматизатсия;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                                      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149</w:t>
      </w:r>
      <w:r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Шахсият - ин?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A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Сифатњои иљтимоии инсон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B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Одами бузург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C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Фарди алоњида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D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>
        <w:rPr>
          <w:rFonts w:ascii="Times New Roman Tj" w:hAnsi="Times New Roman Tj"/>
          <w:color w:val="000000"/>
          <w:sz w:val="28"/>
          <w:szCs w:val="28"/>
        </w:rPr>
        <w:t xml:space="preserve">Хусусияти </w:t>
      </w:r>
      <w:r w:rsidRPr="00EA7DE0">
        <w:rPr>
          <w:rFonts w:ascii="Times New Roman Tj" w:hAnsi="Times New Roman Tj"/>
          <w:color w:val="000000"/>
          <w:sz w:val="28"/>
          <w:szCs w:val="28"/>
        </w:rPr>
        <w:t>умумии биологї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E</w:t>
      </w:r>
      <w:r>
        <w:rPr>
          <w:rFonts w:ascii="Times New Roman Tj" w:hAnsi="Times New Roman Tj"/>
          <w:bCs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Одами кордон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150</w:t>
      </w:r>
      <w:r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 w:rsidRPr="00EA7DE0">
        <w:rPr>
          <w:rFonts w:ascii="Times New Roman Tj" w:hAnsi="Times New Roman Tj"/>
          <w:bCs/>
          <w:color w:val="000000"/>
          <w:sz w:val="28"/>
          <w:szCs w:val="28"/>
        </w:rPr>
        <w:t xml:space="preserve">Мувофиќи маълумотњои СММ соли 1950 дар рўи замин пиронсолони сини 60-сола ва аз он боло 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чи </w:t>
      </w:r>
      <w:r>
        <w:rPr>
          <w:rFonts w:ascii="Times New Roman" w:hAnsi="Times New Roman"/>
          <w:bCs/>
          <w:color w:val="000000"/>
          <w:sz w:val="28"/>
          <w:szCs w:val="28"/>
          <w:lang w:val="tg-Cyrl-TJ"/>
        </w:rPr>
        <w:t>қ</w:t>
      </w:r>
      <w:r>
        <w:rPr>
          <w:rFonts w:ascii="Times New Roman Tj" w:hAnsi="Times New Roman Tj"/>
          <w:bCs/>
          <w:color w:val="000000"/>
          <w:sz w:val="28"/>
          <w:szCs w:val="28"/>
          <w:lang w:val="tg-Cyrl-TJ"/>
        </w:rPr>
        <w:t xml:space="preserve">адар 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буд</w:t>
      </w:r>
      <w:r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200 млн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100 млн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150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300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млн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884E4D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188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млн</w:t>
      </w:r>
      <w:r>
        <w:rPr>
          <w:rFonts w:ascii="Times New Roman Tj" w:hAnsi="Times New Roman Tj"/>
          <w:bCs/>
          <w:color w:val="000000"/>
          <w:sz w:val="28"/>
          <w:szCs w:val="28"/>
        </w:rPr>
        <w:t>;</w:t>
      </w:r>
    </w:p>
    <w:p w:rsidR="00041FE4" w:rsidRPr="00EA7DE0" w:rsidRDefault="00041FE4" w:rsidP="00257C09">
      <w:pPr>
        <w:spacing w:after="0" w:line="240" w:lineRule="auto"/>
        <w:rPr>
          <w:rFonts w:ascii="Times New Roman Tj" w:hAnsi="Times New Roman Tj"/>
          <w:bCs/>
          <w:color w:val="000000"/>
          <w:sz w:val="28"/>
          <w:szCs w:val="28"/>
        </w:rPr>
      </w:pPr>
      <w:r>
        <w:rPr>
          <w:rFonts w:ascii="Times New Roman Tj" w:hAnsi="Times New Roman Tj"/>
          <w:bCs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bCs/>
          <w:color w:val="000000"/>
          <w:sz w:val="28"/>
          <w:szCs w:val="28"/>
        </w:rPr>
        <w:t>151</w:t>
      </w:r>
      <w:r>
        <w:rPr>
          <w:rFonts w:ascii="Times New Roman Tj" w:hAnsi="Times New Roman Tj"/>
          <w:bCs/>
          <w:color w:val="000000"/>
          <w:sz w:val="28"/>
          <w:szCs w:val="28"/>
        </w:rPr>
        <w:t>.</w:t>
      </w:r>
    </w:p>
    <w:p w:rsidR="00041FE4" w:rsidRDefault="00041FE4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Гурухи нуксонхо ка</w:t>
      </w:r>
      <w:r>
        <w:rPr>
          <w:rFonts w:ascii="Times New Roman Tj" w:hAnsi="Times New Roman Tj"/>
          <w:color w:val="000000"/>
          <w:sz w:val="28"/>
          <w:szCs w:val="28"/>
        </w:rPr>
        <w:t>домхоянд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041FE4" w:rsidRDefault="00041FE4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A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Нуксони харакати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B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Нуксони шунавои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C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Нуксони бинои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D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Нуксонхои аклони ва психики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E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Нуксонхои модарзоди ва пайдоиш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257C09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152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Осебхои ношунавоиро ка</w:t>
      </w:r>
      <w:r>
        <w:rPr>
          <w:rFonts w:ascii="Times New Roman Tj" w:hAnsi="Times New Roman Tj"/>
          <w:color w:val="000000"/>
          <w:sz w:val="28"/>
          <w:szCs w:val="28"/>
        </w:rPr>
        <w:t>дом кисми дефектология меомузад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041FE4" w:rsidRDefault="00041FE4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A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Логопедия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B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Педогогика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C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Тифлопедагогика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D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Алигофренпедагогика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E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Сурдопедагогика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257C09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153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Дар кучо маюб</w:t>
      </w:r>
      <w:r>
        <w:rPr>
          <w:rFonts w:ascii="Times New Roman Tj" w:hAnsi="Times New Roman Tj"/>
          <w:color w:val="000000"/>
          <w:sz w:val="28"/>
          <w:szCs w:val="28"/>
        </w:rPr>
        <w:t>ияти кудак муайян карда мешавад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041FE4" w:rsidRDefault="00041FE4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A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оила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B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кудакистон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C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мактаб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D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беморхона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257C09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E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ташхисгохи МРТП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330083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154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 xml:space="preserve">Таълими </w:t>
      </w:r>
      <w:r>
        <w:rPr>
          <w:rFonts w:ascii="Times New Roman Tj" w:hAnsi="Times New Roman Tj"/>
          <w:color w:val="000000"/>
          <w:sz w:val="28"/>
          <w:szCs w:val="28"/>
        </w:rPr>
        <w:t>кадом зиннахои таъсилот хатмист?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A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Таълими ибтидои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B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Таълими умумии асоси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C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Таълими миёнаи касби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D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Таълмим миёнаи умуми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E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Таълими хамаи зиннахо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330083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155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Мухлати таъсил дар мактабхои махсус </w:t>
      </w:r>
      <w:r>
        <w:rPr>
          <w:rFonts w:ascii="Times New Roman Tj" w:hAnsi="Times New Roman Tj"/>
          <w:color w:val="000000"/>
          <w:sz w:val="28"/>
          <w:szCs w:val="28"/>
        </w:rPr>
        <w:t>чанд сол мукаррар карда шудааст?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A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3 сол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B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 сол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C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4 сол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D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 сол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E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5 сол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330083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156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Консепсияи тарбия дар ЧТ ка</w:t>
      </w:r>
      <w:r>
        <w:rPr>
          <w:rFonts w:ascii="Times New Roman Tj" w:hAnsi="Times New Roman Tj"/>
          <w:color w:val="000000"/>
          <w:sz w:val="28"/>
          <w:szCs w:val="28"/>
        </w:rPr>
        <w:t>й тасдик гардидааст?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A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10 марти 2006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B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3 апрели 2005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C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15 марти 2004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D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10 майи 2006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E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3 марти 2006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330083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157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Сурдопедагогика чиро меомузад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A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Нуксонхои аклониро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B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Нуксонхои харакатиро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C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Нуксонхои нуткро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D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Нуксонхои иродагиро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E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Нуксонхои шунавоиро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330083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158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Омилхое, ки ба рушди куд</w:t>
      </w:r>
      <w:r>
        <w:rPr>
          <w:rFonts w:ascii="Times New Roman Tj" w:hAnsi="Times New Roman Tj"/>
          <w:color w:val="000000"/>
          <w:sz w:val="28"/>
          <w:szCs w:val="28"/>
        </w:rPr>
        <w:t>акони маюбиятдор таъсир мекунад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A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Таълиму тарбия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B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Падару модар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C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Богча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D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Муассисахои махсус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E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Оила, чомеа, муассисахои таълими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330083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159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Кадом муассисахо фароги</w:t>
      </w:r>
      <w:r>
        <w:rPr>
          <w:rFonts w:ascii="Times New Roman Tj" w:hAnsi="Times New Roman Tj"/>
          <w:color w:val="000000"/>
          <w:sz w:val="28"/>
          <w:szCs w:val="28"/>
        </w:rPr>
        <w:t>ри кудакони мадудиятдор мебошад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A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Мактабхои махсус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B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Муасиссахои махсус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C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Муасиссахои томактаби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D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Мактабхои тахсилоти хамагони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E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Марказхои будубоши рузона ва тавонбахши кудакони имконияти махдуддошта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330083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160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Тифлопедагогика чиро меомузад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A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Нуксони харакатиро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B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Нуксонхои нуткиро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C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Нуксонхои шунавоиро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D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Нуксони аклониро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E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Нуксони биноишро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330083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161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Дар кадом моддаи Сарконуни ЧТ хук</w:t>
      </w:r>
      <w:r>
        <w:rPr>
          <w:rFonts w:ascii="Times New Roman Tj" w:hAnsi="Times New Roman Tj"/>
          <w:color w:val="000000"/>
          <w:sz w:val="28"/>
          <w:szCs w:val="28"/>
        </w:rPr>
        <w:t>ук ба таъсил нишон дода шудааст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A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Моддаи 28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B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Моддаи 41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C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Моддаи 46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D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Моддаи 39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E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Моддаи 42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9A5C80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162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9A5C80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Кадом кудакони аклониашон суст буда дар куч</w:t>
      </w:r>
      <w:r>
        <w:rPr>
          <w:rFonts w:ascii="Times New Roman Tj" w:hAnsi="Times New Roman Tj"/>
          <w:color w:val="000000"/>
          <w:sz w:val="28"/>
          <w:szCs w:val="28"/>
        </w:rPr>
        <w:t>о таъсил мекунанд?</w:t>
      </w:r>
    </w:p>
    <w:p w:rsidR="00041FE4" w:rsidRDefault="00041FE4" w:rsidP="009A5C80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A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мактабхои таъсилоти умуми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A5C80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B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донишгох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A5C80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C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коллеч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A5C80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D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хонахо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9A5C80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E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мактаб - интернатхои ёрирасон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9A5C80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163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Ташхиси педа</w:t>
      </w:r>
      <w:r>
        <w:rPr>
          <w:rFonts w:ascii="Times New Roman Tj" w:hAnsi="Times New Roman Tj"/>
          <w:color w:val="000000"/>
          <w:sz w:val="28"/>
          <w:szCs w:val="28"/>
        </w:rPr>
        <w:t>гоги-психологи чи ахамият дорад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A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Нуксони шунавои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B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Нуксони бинои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C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Муоина кардани кудак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D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Нуксони акли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E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Муайянкунии саривактии нуксонхо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9A5C80">
      <w:pPr>
        <w:spacing w:after="0" w:line="240" w:lineRule="auto"/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164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Конун дар бораи маъюбон тахти р</w:t>
      </w:r>
      <w:r>
        <w:rPr>
          <w:rFonts w:ascii="Times New Roman Tj" w:hAnsi="Times New Roman Tj"/>
          <w:color w:val="000000"/>
          <w:sz w:val="28"/>
          <w:szCs w:val="28"/>
        </w:rPr>
        <w:t>аками чанд ва кадом сол мебошад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A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26 декабри 2013 № 222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B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28 декабри 2012 № 223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C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24 декабри 2011 № 234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D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22 декабри 2014 № 238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>E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tg-Cyrl-TJ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30 декабри 2011 № 228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165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Муоина аз ташхиси психол</w:t>
      </w:r>
      <w:r>
        <w:rPr>
          <w:rFonts w:ascii="Times New Roman Tj" w:hAnsi="Times New Roman Tj"/>
          <w:color w:val="000000"/>
          <w:sz w:val="28"/>
          <w:szCs w:val="28"/>
        </w:rPr>
        <w:t>оги дар кучо гузаронида мешавад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A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беморхона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B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мактаб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C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богча ё кудакистон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D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маркази саломати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E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машвартагохи рухи тибби педагоги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166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Дар давраи хозира дар Чумхурии Точикистон чи кадар муассисахои рузо</w:t>
      </w:r>
      <w:r>
        <w:rPr>
          <w:rFonts w:ascii="Times New Roman Tj" w:hAnsi="Times New Roman Tj"/>
          <w:color w:val="000000"/>
          <w:sz w:val="28"/>
          <w:szCs w:val="28"/>
        </w:rPr>
        <w:t>наи фарогири КИМ мавчуд мебошад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A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18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B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20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C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10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D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16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E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31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167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Тахсилоти фарогир (инкулизиви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гуфта чиро мегуянд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A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Баробархукукии КИМ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B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Тарбияи КИМ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C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Мухофизаткунонии КИМ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D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Таълими КИМ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9A5C80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Style w:val="BodyTextChar"/>
          <w:rFonts w:ascii="Times New Roman Tj" w:eastAsia="Calibri" w:hAnsi="Times New Roman Tj"/>
          <w:color w:val="000000"/>
          <w:sz w:val="28"/>
          <w:szCs w:val="28"/>
          <w:lang w:val="en-US"/>
        </w:rPr>
        <w:t>E</w:t>
      </w:r>
      <w:r>
        <w:rPr>
          <w:rStyle w:val="BodyTextChar"/>
          <w:rFonts w:ascii="Times New Roman Tj" w:eastAsia="Calibri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Кудакнони имконияи маъдуд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330083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168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Pr="00EA7DE0" w:rsidRDefault="00041FE4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Кадом равоншиноси машњур дар тарбия ва инкишофи КИМ назарияи</w:t>
      </w:r>
    </w:p>
    <w:p w:rsidR="00041FE4" w:rsidRDefault="00041FE4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худро пешниход намудааст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$А) </w:t>
      </w:r>
      <w:r w:rsidRPr="00EA7DE0">
        <w:rPr>
          <w:rFonts w:ascii="Times New Roman Tj" w:hAnsi="Times New Roman Tj"/>
          <w:color w:val="000000"/>
          <w:sz w:val="28"/>
          <w:szCs w:val="28"/>
        </w:rPr>
        <w:t>Арасту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$В) </w:t>
      </w:r>
      <w:r w:rsidRPr="00EA7DE0">
        <w:rPr>
          <w:rFonts w:ascii="Times New Roman Tj" w:hAnsi="Times New Roman Tj"/>
          <w:color w:val="000000"/>
          <w:sz w:val="28"/>
          <w:szCs w:val="28"/>
        </w:rPr>
        <w:t>Сеченов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С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Л. С В</w:t>
      </w:r>
      <w:bookmarkStart w:id="0" w:name="_GoBack"/>
      <w:bookmarkEnd w:id="0"/>
      <w:r w:rsidRPr="00EA7DE0">
        <w:rPr>
          <w:rFonts w:ascii="Times New Roman Tj" w:hAnsi="Times New Roman Tj"/>
          <w:color w:val="000000"/>
          <w:sz w:val="28"/>
          <w:szCs w:val="28"/>
        </w:rPr>
        <w:t>ыгодский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Жан Жак Руссо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$Е) </w:t>
      </w:r>
      <w:r w:rsidRPr="00EA7DE0">
        <w:rPr>
          <w:rFonts w:ascii="Times New Roman Tj" w:hAnsi="Times New Roman Tj"/>
          <w:color w:val="000000"/>
          <w:sz w:val="28"/>
          <w:szCs w:val="28"/>
        </w:rPr>
        <w:t>Робарт Оуен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D90F11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169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Кадом њуљљатњои меъёри њуќуќи байналмилали оид ба њуќуќњои илми, ки медонед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А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Ќонуни Љ Т дар бораи маориф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В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Деклалатсия оид ба њўќуќи инсон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С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Канвенсияи оид ба њуќуќи кўдак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Ќонуни Љ дар бораи </w:t>
      </w:r>
      <w:r w:rsidRPr="00EA7DE0">
        <w:rPr>
          <w:rFonts w:ascii="Times New Roman Tj" w:hAnsi="Times New Roman Tj"/>
          <w:color w:val="000000"/>
          <w:sz w:val="28"/>
          <w:szCs w:val="28"/>
        </w:rPr>
        <w:t>консепсия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Е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Ќонуни Љ дар бораи забон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D90F11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170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Таъсилоти фарогир (инкулизивї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гуфта чиро мефањмед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А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Баробарњукуии КИМ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В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Тарбияи КИМ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С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Ба таъсир ва ба маълумотгири љалб намудани кўдако</w:t>
      </w:r>
      <w:r>
        <w:rPr>
          <w:rFonts w:ascii="Times New Roman Tj" w:hAnsi="Times New Roman Tj"/>
          <w:color w:val="000000"/>
          <w:sz w:val="28"/>
          <w:szCs w:val="28"/>
        </w:rPr>
        <w:t>ни имконияти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маъдуд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Муњофизаткунонии КИМ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D90F1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Е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Таълими КИМ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D90F11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171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Ташхис аз кадом забон гирифта </w:t>
      </w:r>
      <w:r w:rsidRPr="00EA7DE0">
        <w:rPr>
          <w:rFonts w:ascii="Times New Roman Tj" w:hAnsi="Times New Roman Tj"/>
          <w:color w:val="000000"/>
          <w:sz w:val="28"/>
          <w:szCs w:val="28"/>
        </w:rPr>
        <w:t>шудааст?</w:t>
      </w:r>
      <w:r w:rsidRPr="00EA7DE0">
        <w:rPr>
          <w:rFonts w:ascii="Times New Roman Tj" w:hAnsi="Times New Roman Tj"/>
          <w:color w:val="000000"/>
          <w:sz w:val="28"/>
          <w:szCs w:val="28"/>
        </w:rPr>
        <w:tab/>
      </w:r>
      <w:r w:rsidRPr="00EA7DE0">
        <w:rPr>
          <w:rFonts w:ascii="Times New Roman Tj" w:hAnsi="Times New Roman Tj"/>
          <w:color w:val="000000"/>
          <w:sz w:val="28"/>
          <w:szCs w:val="28"/>
        </w:rPr>
        <w:tab/>
      </w:r>
      <w:r w:rsidRPr="00EA7DE0">
        <w:rPr>
          <w:rFonts w:ascii="Times New Roman Tj" w:hAnsi="Times New Roman Tj"/>
          <w:color w:val="000000"/>
          <w:sz w:val="28"/>
          <w:szCs w:val="28"/>
        </w:rPr>
        <w:tab/>
      </w:r>
      <w:r w:rsidRPr="00EA7DE0">
        <w:rPr>
          <w:rFonts w:ascii="Times New Roman Tj" w:hAnsi="Times New Roman Tj"/>
          <w:color w:val="000000"/>
          <w:sz w:val="28"/>
          <w:szCs w:val="28"/>
        </w:rPr>
        <w:tab/>
      </w:r>
      <w:r w:rsidRPr="00EA7DE0">
        <w:rPr>
          <w:rFonts w:ascii="Times New Roman Tj" w:hAnsi="Times New Roman Tj"/>
          <w:color w:val="000000"/>
          <w:sz w:val="28"/>
          <w:szCs w:val="28"/>
        </w:rPr>
        <w:tab/>
      </w:r>
      <w:r w:rsidRPr="00EA7DE0">
        <w:rPr>
          <w:rFonts w:ascii="Times New Roman Tj" w:hAnsi="Times New Roman Tj"/>
          <w:color w:val="000000"/>
          <w:sz w:val="28"/>
          <w:szCs w:val="28"/>
        </w:rPr>
        <w:tab/>
      </w:r>
      <w:r w:rsidRPr="00EA7DE0">
        <w:rPr>
          <w:rFonts w:ascii="Times New Roman Tj" w:hAnsi="Times New Roman Tj"/>
          <w:color w:val="000000"/>
          <w:sz w:val="28"/>
          <w:szCs w:val="28"/>
        </w:rPr>
        <w:tab/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арабї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В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англисї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С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лотинї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оломонї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D90F11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тољикї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D90F11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172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Дар соњаи </w:t>
      </w:r>
      <w:r w:rsidRPr="00EA7DE0">
        <w:rPr>
          <w:rFonts w:ascii="Times New Roman Tj" w:hAnsi="Times New Roman Tj"/>
          <w:color w:val="000000"/>
          <w:sz w:val="28"/>
          <w:szCs w:val="28"/>
        </w:rPr>
        <w:t>тиб ташхиси нодуруст ба чї оварда мерасонад?</w:t>
      </w:r>
      <w:r w:rsidRPr="00EA7DE0">
        <w:rPr>
          <w:rFonts w:ascii="Times New Roman Tj" w:hAnsi="Times New Roman Tj"/>
          <w:color w:val="000000"/>
          <w:sz w:val="28"/>
          <w:szCs w:val="28"/>
        </w:rPr>
        <w:tab/>
      </w:r>
      <w:r w:rsidRPr="00EA7DE0">
        <w:rPr>
          <w:rFonts w:ascii="Times New Roman Tj" w:hAnsi="Times New Roman Tj"/>
          <w:color w:val="000000"/>
          <w:sz w:val="28"/>
          <w:szCs w:val="28"/>
        </w:rPr>
        <w:tab/>
      </w:r>
      <w:r w:rsidRPr="00EA7DE0">
        <w:rPr>
          <w:rFonts w:ascii="Times New Roman Tj" w:hAnsi="Times New Roman Tj"/>
          <w:color w:val="000000"/>
          <w:sz w:val="28"/>
          <w:szCs w:val="28"/>
        </w:rPr>
        <w:tab/>
      </w:r>
      <w:r w:rsidRPr="00EA7DE0">
        <w:rPr>
          <w:rFonts w:ascii="Times New Roman Tj" w:hAnsi="Times New Roman Tj"/>
          <w:color w:val="000000"/>
          <w:sz w:val="28"/>
          <w:szCs w:val="28"/>
        </w:rPr>
        <w:tab/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пас</w:t>
      </w:r>
      <w:r>
        <w:rPr>
          <w:rFonts w:ascii="Times New Roman Tj" w:hAnsi="Times New Roman Tj"/>
          <w:color w:val="000000"/>
          <w:sz w:val="28"/>
          <w:szCs w:val="28"/>
        </w:rPr>
        <w:t xml:space="preserve">т кардани дараљаи касбї ва масъулияти </w:t>
      </w:r>
      <w:r w:rsidRPr="00EA7DE0">
        <w:rPr>
          <w:rFonts w:ascii="Times New Roman Tj" w:hAnsi="Times New Roman Tj"/>
          <w:color w:val="000000"/>
          <w:sz w:val="28"/>
          <w:szCs w:val="28"/>
        </w:rPr>
        <w:t>мутахасисон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$В) нодуруст инкишоф ёфтани рўњи </w:t>
      </w:r>
      <w:r w:rsidRPr="00EA7DE0">
        <w:rPr>
          <w:rFonts w:ascii="Times New Roman Tj" w:hAnsi="Times New Roman Tj"/>
          <w:color w:val="000000"/>
          <w:sz w:val="28"/>
          <w:szCs w:val="28"/>
        </w:rPr>
        <w:t>кўдак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$С) нодуруст инкишофи ёфтани </w:t>
      </w:r>
      <w:r w:rsidRPr="00EA7DE0">
        <w:rPr>
          <w:rFonts w:ascii="Times New Roman Tj" w:hAnsi="Times New Roman Tj"/>
          <w:color w:val="000000"/>
          <w:sz w:val="28"/>
          <w:szCs w:val="28"/>
        </w:rPr>
        <w:t>љисми кўдак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ба маъюбият </w:t>
      </w:r>
      <w:r w:rsidRPr="00EA7DE0">
        <w:rPr>
          <w:rFonts w:ascii="Times New Roman Tj" w:hAnsi="Times New Roman Tj"/>
          <w:color w:val="000000"/>
          <w:sz w:val="28"/>
          <w:szCs w:val="28"/>
        </w:rPr>
        <w:t>расонидан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D90F11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таълиму тарбия ба хатогињо роњ додан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D90F11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173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Нисбатан ташхиси кадом </w:t>
      </w:r>
      <w:r w:rsidRPr="00EA7DE0">
        <w:rPr>
          <w:rFonts w:ascii="Times New Roman Tj" w:hAnsi="Times New Roman Tj"/>
          <w:color w:val="000000"/>
          <w:sz w:val="28"/>
          <w:szCs w:val="28"/>
        </w:rPr>
        <w:t>намуди инкишоф осон аст?</w:t>
      </w:r>
      <w:r w:rsidRPr="00EA7DE0">
        <w:rPr>
          <w:rFonts w:ascii="Times New Roman Tj" w:hAnsi="Times New Roman Tj"/>
          <w:color w:val="000000"/>
          <w:sz w:val="28"/>
          <w:szCs w:val="28"/>
        </w:rPr>
        <w:tab/>
      </w:r>
      <w:r w:rsidRPr="00EA7DE0">
        <w:rPr>
          <w:rFonts w:ascii="Times New Roman Tj" w:hAnsi="Times New Roman Tj"/>
          <w:color w:val="000000"/>
          <w:sz w:val="28"/>
          <w:szCs w:val="28"/>
        </w:rPr>
        <w:tab/>
      </w:r>
      <w:r w:rsidRPr="00EA7DE0">
        <w:rPr>
          <w:rFonts w:ascii="Times New Roman Tj" w:hAnsi="Times New Roman Tj"/>
          <w:color w:val="000000"/>
          <w:sz w:val="28"/>
          <w:szCs w:val="28"/>
        </w:rPr>
        <w:tab/>
      </w:r>
      <w:r w:rsidRPr="00EA7DE0">
        <w:rPr>
          <w:rFonts w:ascii="Times New Roman Tj" w:hAnsi="Times New Roman Tj"/>
          <w:color w:val="000000"/>
          <w:sz w:val="28"/>
          <w:szCs w:val="28"/>
        </w:rPr>
        <w:tab/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инкишофи </w:t>
      </w:r>
      <w:r w:rsidRPr="00EA7DE0">
        <w:rPr>
          <w:rFonts w:ascii="Times New Roman Tj" w:hAnsi="Times New Roman Tj"/>
          <w:color w:val="000000"/>
          <w:sz w:val="28"/>
          <w:szCs w:val="28"/>
        </w:rPr>
        <w:t>љисмонї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$В) </w:t>
      </w:r>
      <w:r w:rsidRPr="00EA7DE0">
        <w:rPr>
          <w:rFonts w:ascii="Times New Roman Tj" w:hAnsi="Times New Roman Tj"/>
          <w:color w:val="000000"/>
          <w:sz w:val="28"/>
          <w:szCs w:val="28"/>
        </w:rPr>
        <w:t>инкишофи рўњї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С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инкишофи аќлонї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инкишофи сесорї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D90F11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инкишофи идрок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174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Кадоме аз гуфтањои поёнї маънои институтро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2068C3">
      <w:pPr>
        <w:pStyle w:val="body"/>
        <w:ind w:firstLine="0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Маљмўи устувори </w:t>
      </w:r>
      <w:r w:rsidRPr="00EA7DE0">
        <w:rPr>
          <w:rFonts w:ascii="Times New Roman Tj" w:hAnsi="Times New Roman Tj"/>
          <w:color w:val="000000"/>
          <w:sz w:val="28"/>
          <w:szCs w:val="28"/>
        </w:rPr>
        <w:t>ќоидањо,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принсипњо,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меъёрњое,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ки тибќи низоми наќшњо ва мавќеъњо фаъолия</w:t>
      </w:r>
      <w:r>
        <w:rPr>
          <w:rFonts w:ascii="Times New Roman Tj" w:hAnsi="Times New Roman Tj"/>
          <w:color w:val="000000"/>
          <w:sz w:val="28"/>
          <w:szCs w:val="28"/>
        </w:rPr>
        <w:t>ти инсониро ба танзим медарорад;</w:t>
      </w:r>
    </w:p>
    <w:p w:rsidR="00041FE4" w:rsidRDefault="00041FE4" w:rsidP="002068C3">
      <w:pPr>
        <w:pStyle w:val="body"/>
        <w:ind w:firstLine="0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>) љамъи ќоидањо ва принсипњо;</w:t>
      </w:r>
    </w:p>
    <w:p w:rsidR="00041FE4" w:rsidRDefault="00041FE4" w:rsidP="002068C3">
      <w:pPr>
        <w:pStyle w:val="body"/>
        <w:ind w:firstLine="0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>) маљмўи ќоидањо ва меъёрњо;</w:t>
      </w:r>
    </w:p>
    <w:p w:rsidR="00041FE4" w:rsidRDefault="00041FE4" w:rsidP="002068C3">
      <w:pPr>
        <w:pStyle w:val="body"/>
        <w:ind w:firstLine="0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>) маљмўи наќшњо ва мавќеъњо;</w:t>
      </w:r>
    </w:p>
    <w:p w:rsidR="00041FE4" w:rsidRPr="00EA7DE0" w:rsidRDefault="00041FE4" w:rsidP="002068C3">
      <w:pPr>
        <w:pStyle w:val="body"/>
        <w:ind w:firstLine="0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>) љамъи наќшњо принсипњо ва ќоидањо;</w:t>
      </w:r>
    </w:p>
    <w:p w:rsidR="00041FE4" w:rsidRPr="00EA7DE0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175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Мафњуми институт аз кадом забон гирифта шудааст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2068C3">
      <w:pPr>
        <w:pStyle w:val="body"/>
        <w:ind w:firstLine="0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Лотинї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2068C3">
      <w:pPr>
        <w:pStyle w:val="body"/>
        <w:ind w:firstLine="0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>) юнонї;</w:t>
      </w:r>
    </w:p>
    <w:p w:rsidR="00041FE4" w:rsidRDefault="00041FE4" w:rsidP="002068C3">
      <w:pPr>
        <w:pStyle w:val="body"/>
        <w:ind w:firstLine="0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арабї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2068C3">
      <w:pPr>
        <w:pStyle w:val="body"/>
        <w:ind w:firstLine="0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>) форсї;</w:t>
      </w:r>
    </w:p>
    <w:p w:rsidR="00041FE4" w:rsidRPr="00EA7DE0" w:rsidRDefault="00041FE4" w:rsidP="002068C3">
      <w:pPr>
        <w:pStyle w:val="body"/>
        <w:ind w:firstLine="0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Е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тољикї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176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Мафњуми институт ба забони т</w:t>
      </w:r>
      <w:r>
        <w:rPr>
          <w:rFonts w:ascii="Times New Roman Tj" w:hAnsi="Times New Roman Tj"/>
          <w:color w:val="000000"/>
          <w:sz w:val="28"/>
          <w:szCs w:val="28"/>
        </w:rPr>
        <w:t>ољикї чї гуна шарњ дода шудааст?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>) Сохтор,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color w:val="000000"/>
          <w:sz w:val="28"/>
          <w:szCs w:val="28"/>
        </w:rPr>
        <w:t>муќаррарот;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>) донишкада;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>) пажўњишгоњ;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>) омўзишгоњ;</w:t>
      </w:r>
    </w:p>
    <w:p w:rsidR="00041FE4" w:rsidRPr="00EA7DE0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>) таълимгоњ;</w:t>
      </w:r>
    </w:p>
    <w:p w:rsidR="00041FE4" w:rsidRPr="00EA7DE0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177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Оё кори иљтимоиро дар Тољик</w:t>
      </w:r>
      <w:r>
        <w:rPr>
          <w:rFonts w:ascii="Times New Roman Tj" w:hAnsi="Times New Roman Tj"/>
          <w:color w:val="000000"/>
          <w:sz w:val="28"/>
          <w:szCs w:val="28"/>
        </w:rPr>
        <w:t>истон нињод њисоб кардан мумкин?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>) не;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>) ња;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>) шояд;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бояд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>) мумкин;</w:t>
      </w:r>
    </w:p>
    <w:p w:rsidR="00041FE4" w:rsidRPr="00EA7DE0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178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Кадом олим бори аввал мафњуми институтро ба гардиши илмї ворид кардааст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>) Т.Парсонс;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О.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color w:val="000000"/>
          <w:sz w:val="28"/>
          <w:szCs w:val="28"/>
        </w:rPr>
        <w:t>Конт;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П.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color w:val="000000"/>
          <w:sz w:val="28"/>
          <w:szCs w:val="28"/>
        </w:rPr>
        <w:t>Сорокин;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Г.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color w:val="000000"/>
          <w:sz w:val="28"/>
          <w:szCs w:val="28"/>
        </w:rPr>
        <w:t>Спенсер;</w:t>
      </w:r>
    </w:p>
    <w:p w:rsidR="00041FE4" w:rsidRPr="00EA7DE0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Э.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color w:val="000000"/>
          <w:sz w:val="28"/>
          <w:szCs w:val="28"/>
        </w:rPr>
        <w:t>Дюркгейм;</w:t>
      </w:r>
    </w:p>
    <w:p w:rsidR="00041FE4" w:rsidRPr="00EA7DE0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179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Дар љомеаи муосир чанд нињодњои асоси вуљуд доранд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4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5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>) 6;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>) 7</w:t>
      </w:r>
      <w:r w:rsidRPr="00EA7DE0"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>) 8;</w:t>
      </w:r>
    </w:p>
    <w:p w:rsidR="00041FE4" w:rsidRPr="00EA7DE0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180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Оила институ</w:t>
      </w:r>
      <w:r>
        <w:rPr>
          <w:rFonts w:ascii="Times New Roman Tj" w:hAnsi="Times New Roman Tj"/>
          <w:color w:val="000000"/>
          <w:sz w:val="28"/>
          <w:szCs w:val="28"/>
        </w:rPr>
        <w:t>ти иљтимої аст ё гурўњи иљтимої?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>) институт;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>) ташкилоти и</w:t>
      </w:r>
      <w:r>
        <w:rPr>
          <w:rFonts w:ascii="Times New Roman" w:hAnsi="Times New Roman"/>
          <w:color w:val="000000"/>
          <w:sz w:val="28"/>
          <w:szCs w:val="28"/>
        </w:rPr>
        <w:t>ҷ</w:t>
      </w:r>
      <w:r>
        <w:rPr>
          <w:rFonts w:ascii="Times New Roman Tj" w:hAnsi="Times New Roman Tj"/>
          <w:color w:val="000000"/>
          <w:sz w:val="28"/>
          <w:szCs w:val="28"/>
        </w:rPr>
        <w:t>тимо</w:t>
      </w:r>
      <w:r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>) Хам институт ва њам гуруњ;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>) шояд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гуру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ҳ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и и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ҷ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тимои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умумияти и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ҷ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тимо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181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Маориф институти иљтимої аст ё гурўњи иљтимої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>) институт;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>) гуруњ;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>) њар ду;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номумкин аст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>) бале дуруст аст;</w:t>
      </w:r>
    </w:p>
    <w:p w:rsidR="00041FE4" w:rsidRPr="00EA7DE0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182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Тандурустї институти иљтимої аст ё гурўхи иљтимої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>) институт;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>) умумияти ичтимо</w:t>
      </w:r>
      <w:r>
        <w:rPr>
          <w:rFonts w:ascii="Times New Roman" w:hAnsi="Times New Roman"/>
          <w:color w:val="000000"/>
          <w:sz w:val="28"/>
          <w:szCs w:val="28"/>
        </w:rPr>
        <w:t>ӣ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>) њар ду;</w:t>
      </w:r>
    </w:p>
    <w:p w:rsidR="00041FE4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маи вариянт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ҳ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о 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5B52E4">
      <w:pPr>
        <w:spacing w:after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умумияти оммави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A40B17">
      <w:pPr>
        <w:spacing w:after="0"/>
        <w:jc w:val="both"/>
        <w:rPr>
          <w:rFonts w:ascii="Times New Roman Tj" w:hAnsi="Times New Roman Tj"/>
          <w:color w:val="000000"/>
          <w:sz w:val="25"/>
          <w:szCs w:val="25"/>
        </w:rPr>
      </w:pPr>
      <w:r>
        <w:rPr>
          <w:rFonts w:ascii="Times New Roman Tj" w:hAnsi="Times New Roman Tj"/>
          <w:color w:val="000000"/>
          <w:sz w:val="25"/>
          <w:szCs w:val="25"/>
        </w:rPr>
        <w:t>@</w:t>
      </w:r>
      <w:r w:rsidRPr="00EA7DE0">
        <w:rPr>
          <w:rFonts w:ascii="Times New Roman Tj" w:hAnsi="Times New Roman Tj"/>
          <w:color w:val="000000"/>
          <w:sz w:val="25"/>
          <w:szCs w:val="25"/>
        </w:rPr>
        <w:t>183</w:t>
      </w:r>
      <w:r>
        <w:rPr>
          <w:rFonts w:ascii="Times New Roman Tj" w:hAnsi="Times New Roman Tj"/>
          <w:color w:val="000000"/>
          <w:sz w:val="25"/>
          <w:szCs w:val="25"/>
        </w:rPr>
        <w:t>.</w:t>
      </w:r>
    </w:p>
    <w:p w:rsidR="00041FE4" w:rsidRDefault="00041FE4" w:rsidP="00A40B17">
      <w:pPr>
        <w:spacing w:after="0"/>
        <w:jc w:val="both"/>
        <w:rPr>
          <w:rFonts w:ascii="Times New Roman Tj" w:hAnsi="Times New Roman Tj"/>
          <w:color w:val="000000"/>
          <w:sz w:val="25"/>
          <w:szCs w:val="25"/>
        </w:rPr>
      </w:pPr>
      <w:r w:rsidRPr="00EA7DE0">
        <w:rPr>
          <w:rFonts w:ascii="Times New Roman Tj" w:hAnsi="Times New Roman Tj"/>
          <w:color w:val="000000"/>
          <w:sz w:val="25"/>
          <w:szCs w:val="25"/>
        </w:rPr>
        <w:t>Талабот ба дарёфт намудани воситањои зиндагиро кадом институт ќонеъ мекунад</w:t>
      </w:r>
      <w:r>
        <w:rPr>
          <w:rFonts w:ascii="Times New Roman Tj" w:hAnsi="Times New Roman Tj"/>
          <w:color w:val="000000"/>
          <w:sz w:val="25"/>
          <w:szCs w:val="25"/>
        </w:rPr>
        <w:t>?</w:t>
      </w:r>
    </w:p>
    <w:p w:rsidR="00041FE4" w:rsidRDefault="00041FE4" w:rsidP="00A40B17">
      <w:pPr>
        <w:spacing w:after="0"/>
        <w:jc w:val="both"/>
        <w:rPr>
          <w:rFonts w:ascii="Times New Roman Tj" w:hAnsi="Times New Roman Tj"/>
          <w:color w:val="000000"/>
          <w:sz w:val="25"/>
          <w:szCs w:val="25"/>
        </w:rPr>
      </w:pPr>
      <w:r>
        <w:rPr>
          <w:rFonts w:ascii="Times New Roman Tj" w:hAnsi="Times New Roman Tj"/>
          <w:color w:val="000000"/>
          <w:sz w:val="25"/>
          <w:szCs w:val="25"/>
        </w:rPr>
        <w:t>$</w:t>
      </w:r>
      <w:r w:rsidRPr="00EA7DE0">
        <w:rPr>
          <w:rFonts w:ascii="Times New Roman Tj" w:hAnsi="Times New Roman Tj"/>
          <w:color w:val="000000"/>
          <w:sz w:val="25"/>
          <w:szCs w:val="25"/>
          <w:lang w:val="en-US"/>
        </w:rPr>
        <w:t>A</w:t>
      </w:r>
      <w:r>
        <w:rPr>
          <w:rFonts w:ascii="Times New Roman Tj" w:hAnsi="Times New Roman Tj"/>
          <w:color w:val="000000"/>
          <w:sz w:val="25"/>
          <w:szCs w:val="25"/>
        </w:rPr>
        <w:t xml:space="preserve">) </w:t>
      </w:r>
      <w:r>
        <w:rPr>
          <w:rFonts w:ascii="Times New Roman Tj" w:hAnsi="Times New Roman Tj"/>
          <w:color w:val="000000"/>
          <w:sz w:val="25"/>
          <w:szCs w:val="25"/>
          <w:lang w:val="tg-Cyrl-TJ"/>
        </w:rPr>
        <w:t>и</w:t>
      </w:r>
      <w:r>
        <w:rPr>
          <w:rFonts w:ascii="Times New Roman Tj" w:hAnsi="Times New Roman Tj"/>
          <w:color w:val="000000"/>
          <w:sz w:val="25"/>
          <w:szCs w:val="25"/>
        </w:rPr>
        <w:t>нститути иќтисодиёт;</w:t>
      </w:r>
    </w:p>
    <w:p w:rsidR="00041FE4" w:rsidRDefault="00041FE4" w:rsidP="00A40B17">
      <w:pPr>
        <w:spacing w:after="0"/>
        <w:jc w:val="both"/>
        <w:rPr>
          <w:rFonts w:ascii="Times New Roman Tj" w:hAnsi="Times New Roman Tj"/>
          <w:color w:val="000000"/>
          <w:sz w:val="25"/>
          <w:szCs w:val="25"/>
        </w:rPr>
      </w:pPr>
      <w:r>
        <w:rPr>
          <w:rFonts w:ascii="Times New Roman Tj" w:hAnsi="Times New Roman Tj"/>
          <w:color w:val="000000"/>
          <w:sz w:val="25"/>
          <w:szCs w:val="25"/>
        </w:rPr>
        <w:t>$</w:t>
      </w:r>
      <w:r w:rsidRPr="00EA7DE0">
        <w:rPr>
          <w:rFonts w:ascii="Times New Roman Tj" w:hAnsi="Times New Roman Tj"/>
          <w:color w:val="000000"/>
          <w:sz w:val="25"/>
          <w:szCs w:val="25"/>
          <w:lang w:val="en-US"/>
        </w:rPr>
        <w:t>B</w:t>
      </w:r>
      <w:r>
        <w:rPr>
          <w:rFonts w:ascii="Times New Roman Tj" w:hAnsi="Times New Roman Tj"/>
          <w:color w:val="000000"/>
          <w:sz w:val="25"/>
          <w:szCs w:val="25"/>
        </w:rPr>
        <w:t>) оила;</w:t>
      </w:r>
    </w:p>
    <w:p w:rsidR="00041FE4" w:rsidRDefault="00041FE4" w:rsidP="00A40B17">
      <w:pPr>
        <w:spacing w:after="0"/>
        <w:jc w:val="both"/>
        <w:rPr>
          <w:rFonts w:ascii="Times New Roman Tj" w:hAnsi="Times New Roman Tj"/>
          <w:color w:val="000000"/>
          <w:sz w:val="25"/>
          <w:szCs w:val="25"/>
        </w:rPr>
      </w:pPr>
      <w:r>
        <w:rPr>
          <w:rFonts w:ascii="Times New Roman Tj" w:hAnsi="Times New Roman Tj"/>
          <w:color w:val="000000"/>
          <w:sz w:val="25"/>
          <w:szCs w:val="25"/>
        </w:rPr>
        <w:t>$</w:t>
      </w:r>
      <w:r w:rsidRPr="00EA7DE0">
        <w:rPr>
          <w:rFonts w:ascii="Times New Roman Tj" w:hAnsi="Times New Roman Tj"/>
          <w:color w:val="000000"/>
          <w:sz w:val="25"/>
          <w:szCs w:val="25"/>
          <w:lang w:val="en-US"/>
        </w:rPr>
        <w:t>C</w:t>
      </w:r>
      <w:r>
        <w:rPr>
          <w:rFonts w:ascii="Times New Roman Tj" w:hAnsi="Times New Roman Tj"/>
          <w:color w:val="000000"/>
          <w:sz w:val="25"/>
          <w:szCs w:val="25"/>
        </w:rPr>
        <w:t>) дин;</w:t>
      </w:r>
    </w:p>
    <w:p w:rsidR="00041FE4" w:rsidRDefault="00041FE4" w:rsidP="00A40B17">
      <w:pPr>
        <w:spacing w:after="0"/>
        <w:jc w:val="both"/>
        <w:rPr>
          <w:rFonts w:ascii="Times New Roman Tj" w:hAnsi="Times New Roman Tj"/>
          <w:color w:val="000000"/>
          <w:sz w:val="25"/>
          <w:szCs w:val="25"/>
        </w:rPr>
      </w:pPr>
      <w:r>
        <w:rPr>
          <w:rFonts w:ascii="Times New Roman Tj" w:hAnsi="Times New Roman Tj"/>
          <w:color w:val="000000"/>
          <w:sz w:val="25"/>
          <w:szCs w:val="25"/>
        </w:rPr>
        <w:t>$</w:t>
      </w:r>
      <w:r w:rsidRPr="00EA7DE0">
        <w:rPr>
          <w:rFonts w:ascii="Times New Roman Tj" w:hAnsi="Times New Roman Tj"/>
          <w:color w:val="000000"/>
          <w:sz w:val="25"/>
          <w:szCs w:val="25"/>
          <w:lang w:val="en-US"/>
        </w:rPr>
        <w:t>D</w:t>
      </w:r>
      <w:r>
        <w:rPr>
          <w:rFonts w:ascii="Times New Roman Tj" w:hAnsi="Times New Roman Tj"/>
          <w:color w:val="000000"/>
          <w:sz w:val="25"/>
          <w:szCs w:val="25"/>
        </w:rPr>
        <w:t>) маориф;</w:t>
      </w:r>
    </w:p>
    <w:p w:rsidR="00041FE4" w:rsidRPr="00EA7DE0" w:rsidRDefault="00041FE4" w:rsidP="00A40B17">
      <w:pPr>
        <w:spacing w:after="0"/>
        <w:jc w:val="both"/>
        <w:rPr>
          <w:rFonts w:ascii="Times New Roman Tj" w:hAnsi="Times New Roman Tj"/>
          <w:color w:val="000000"/>
          <w:sz w:val="25"/>
          <w:szCs w:val="25"/>
        </w:rPr>
      </w:pPr>
      <w:r>
        <w:rPr>
          <w:rFonts w:ascii="Times New Roman Tj" w:hAnsi="Times New Roman Tj"/>
          <w:color w:val="000000"/>
          <w:sz w:val="25"/>
          <w:szCs w:val="25"/>
        </w:rPr>
        <w:t>$</w:t>
      </w:r>
      <w:r w:rsidRPr="00EA7DE0">
        <w:rPr>
          <w:rFonts w:ascii="Times New Roman Tj" w:hAnsi="Times New Roman Tj"/>
          <w:color w:val="000000"/>
          <w:sz w:val="25"/>
          <w:szCs w:val="25"/>
          <w:lang w:val="en-US"/>
        </w:rPr>
        <w:t>E</w:t>
      </w:r>
      <w:r>
        <w:rPr>
          <w:rFonts w:ascii="Times New Roman Tj" w:hAnsi="Times New Roman Tj"/>
          <w:color w:val="000000"/>
          <w:sz w:val="25"/>
          <w:szCs w:val="25"/>
        </w:rPr>
        <w:t xml:space="preserve">) </w:t>
      </w:r>
      <w:r w:rsidRPr="00EA7DE0">
        <w:rPr>
          <w:rFonts w:ascii="Times New Roman Tj" w:hAnsi="Times New Roman Tj"/>
          <w:color w:val="000000"/>
          <w:sz w:val="25"/>
          <w:szCs w:val="25"/>
        </w:rPr>
        <w:t>тандурустї</w:t>
      </w:r>
      <w:r>
        <w:rPr>
          <w:rFonts w:ascii="Times New Roman Tj" w:hAnsi="Times New Roman Tj"/>
          <w:color w:val="000000"/>
          <w:sz w:val="25"/>
          <w:szCs w:val="25"/>
        </w:rPr>
        <w:t>;</w:t>
      </w:r>
    </w:p>
    <w:p w:rsidR="00041FE4" w:rsidRPr="00EA7DE0" w:rsidRDefault="00041FE4" w:rsidP="008F4177">
      <w:pPr>
        <w:spacing w:after="0"/>
        <w:jc w:val="both"/>
        <w:rPr>
          <w:rFonts w:ascii="Times New Roman Tj" w:hAnsi="Times New Roman Tj"/>
          <w:color w:val="000000"/>
          <w:sz w:val="25"/>
          <w:szCs w:val="25"/>
        </w:rPr>
      </w:pPr>
      <w:r>
        <w:rPr>
          <w:rFonts w:ascii="Times New Roman Tj" w:hAnsi="Times New Roman Tj"/>
          <w:color w:val="000000"/>
          <w:sz w:val="25"/>
          <w:szCs w:val="25"/>
        </w:rPr>
        <w:t>@</w:t>
      </w:r>
      <w:r w:rsidRPr="00EA7DE0">
        <w:rPr>
          <w:rFonts w:ascii="Times New Roman Tj" w:hAnsi="Times New Roman Tj"/>
          <w:color w:val="000000"/>
          <w:sz w:val="25"/>
          <w:szCs w:val="25"/>
        </w:rPr>
        <w:t>184</w:t>
      </w:r>
      <w:r>
        <w:rPr>
          <w:rFonts w:ascii="Times New Roman Tj" w:hAnsi="Times New Roman Tj"/>
          <w:color w:val="000000"/>
          <w:sz w:val="25"/>
          <w:szCs w:val="25"/>
        </w:rPr>
        <w:t>.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Маќсади сиёсати иљтимоии давлат дар чист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д</w:t>
      </w:r>
      <w:r w:rsidRPr="00EA7DE0">
        <w:rPr>
          <w:rFonts w:ascii="Times New Roman Tj" w:hAnsi="Times New Roman Tj"/>
          <w:color w:val="000000"/>
          <w:sz w:val="28"/>
          <w:szCs w:val="28"/>
        </w:rPr>
        <w:t>ар барпо кардани адолати иљтимої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фароњам овардани шароитњои иќтисодию иљтимоии љомеа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дастгирии кўдакони ятим ва бепарастор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дар интегратсияи миллат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њамаи љавобњо 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185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Зўроварї нисбати маъюбон ќатъиян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манъ буда, мувофиќи ќонун љазо дода меша вад, дар кадом санад омадааст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?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к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онститутсия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кодекси љиноятї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кодекси гражданї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кодекси оила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кодекси маъмурї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186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Маъюб кист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м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аъюб щахсоне мебошанд, ки инкишофи љисмонї ва аќлониашон халалдор гардидаст, њаракату фаъолияташон мањдуд аст, амалу рафтори худро пурра идора карда наметавонанд ва ќобилияти худхизматрасониро ќисман ё умуман надоранд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маъюб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шахсе, ки зоњиран аз шахсони солим фарќ надоранд, вале бо сабаби иллати физиологї чун дигар шахсони солим дар њар гуна шароити корї фаъолият бурда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маъюб шахсест, ки барои дигарон ва давлат манфиату наш ва моќомаш муайян нест ва наметавонад, ки ин корро дар танњои амалї намояд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њамаи љавобњо дурустанд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њамаи љавобњо нодурустанд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187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.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Мувофиќи маълумотњои Вазорати мењнат ва њифзи иљтимоии ањолї соли 2002 шумораи кўдакони маъюб чи ќадар буд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?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соли 2002 – 35409 нафар кўдакони маъюб ба ќайд гирифта шудаанд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соли 2002 – 35410 нафар кўдакони маъюб ба ќайд гирифта шудаанд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соли 2002 – 35410 нафар кўдакони маъюб ба ќайд гирифта шудаанд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соли 2002 – 35411 нафар кўдакони маъюб ба ќайд гирифта шудаанд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соли 2002 – 35415 нафар кўдакони маъюб ба ќайд гирифта шудаанд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188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То аввали соли 2010 шумораи маъюбон дар љумњури чи кадар буд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152-њазору 400 нафарро ташкил медињад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152-њазору 500 нафарро ташкил медињад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152-њазору 600 нафарро ташкил медињад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152-њазору 700 нафарро ташкил медињад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152-њазору 800 нафарро ташкил медињад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uk-UA"/>
        </w:rPr>
      </w:pPr>
      <w:r>
        <w:rPr>
          <w:rFonts w:ascii="Times New Roman Tj" w:hAnsi="Times New Roman Tj"/>
          <w:color w:val="000000"/>
          <w:sz w:val="28"/>
          <w:szCs w:val="28"/>
          <w:lang w:val="uk-UA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>189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.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Бо фањмиши васеъ « сиёсати иxтимоb»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тамоми муносибатњои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..</w:t>
      </w:r>
      <w:r w:rsidRPr="00EA7DE0">
        <w:rPr>
          <w:rFonts w:ascii="Times New Roman Tj" w:hAnsi="Times New Roman Tj"/>
          <w:color w:val="000000"/>
          <w:sz w:val="28"/>
          <w:szCs w:val="28"/>
          <w:lang w:val="uk-UA"/>
        </w:rPr>
        <w:t xml:space="preserve"> </w:t>
      </w:r>
      <w:r>
        <w:rPr>
          <w:rFonts w:ascii="Times New Roman Tj" w:hAnsi="Times New Roman Tj"/>
          <w:color w:val="000000"/>
          <w:sz w:val="28"/>
          <w:szCs w:val="28"/>
          <w:lang w:val="uk-UA"/>
        </w:rPr>
        <w:t>?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њаёти љамъиятиро фаро мегирад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њаёти сиёсиро фаро мегирад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њаёти иљтимоиро фаро мегирад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њаёти иќтисодиро фаро мегирад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њамааш нодуруст аст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Pr="00EA7DE0" w:rsidRDefault="00041FE4" w:rsidP="008F4177">
      <w:pPr>
        <w:tabs>
          <w:tab w:val="left" w:pos="5011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190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ab/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Бо фањмиши мањдуд « сиёсати и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ҷ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тимої »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.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?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гуногунрангии сиёсати умумb дониста мешавад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њаёти сиёсиро фаро мегирад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њаёти иљтимоиро фаро мегирад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њаёти иќтисодиро фаро мегирад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њамааш нодуруст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191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.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Объекти сиёсати иљтимои чи ба шумор меравад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?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$A) и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ҷ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тимоии њаёти xамъиятї ба шумор меравад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њаёти сиёсиро ба шумор меравад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њаёти иљтимоиро ба шумор меравад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њаёти иќтисодиро ба шумор меравад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њамааш нодуруст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192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.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Сиёсати иљтимої- ќисмати таркибии сиёсати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..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?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дохилии давлат ба њисоб меравад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сиёсати умумї ба шумор меравад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сиёсати иќтисодї ба шумор меравад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D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њамааш дуруст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њамааш нодуруст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t-RU"/>
        </w:rPr>
      </w:pPr>
      <w:r>
        <w:rPr>
          <w:rFonts w:ascii="Times New Roman Tj" w:hAnsi="Times New Roman Tj"/>
          <w:color w:val="000000"/>
          <w:sz w:val="28"/>
          <w:szCs w:val="28"/>
          <w:lang w:val="tt-RU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  <w:lang w:val="tt-RU"/>
        </w:rPr>
        <w:t>193</w:t>
      </w:r>
      <w:r>
        <w:rPr>
          <w:rFonts w:ascii="Times New Roman Tj" w:hAnsi="Times New Roman Tj"/>
          <w:color w:val="000000"/>
          <w:sz w:val="28"/>
          <w:szCs w:val="28"/>
          <w:lang w:val="tt-RU"/>
        </w:rPr>
        <w:t>.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Субъекти асосии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сиёсати иљтимої чї ба шумор меравад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>) д</w:t>
      </w:r>
      <w:r w:rsidRPr="00EA7DE0">
        <w:rPr>
          <w:rFonts w:ascii="Times New Roman Tj" w:hAnsi="Times New Roman Tj"/>
          <w:color w:val="000000"/>
          <w:sz w:val="28"/>
          <w:szCs w:val="28"/>
        </w:rPr>
        <w:t>авлат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њокимият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истиќлолият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њизбњои сиёсї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парлумони кишвар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194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Пенитенсиар аз кадом калима гирифта шудааст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Аз забони </w:t>
      </w:r>
      <w:r w:rsidRPr="00EA7DE0">
        <w:rPr>
          <w:rFonts w:ascii="Times New Roman Tj" w:hAnsi="Times New Roman Tj"/>
          <w:color w:val="000000"/>
          <w:sz w:val="28"/>
          <w:szCs w:val="28"/>
        </w:rPr>
        <w:t>лотиниї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забони юнонї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забони фаронсавї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забони олмонї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аз забони англисї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195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Пенитенсиар чї маъно дорад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>) маънои љазо</w:t>
      </w:r>
      <w:r w:rsidRPr="00EA7DE0">
        <w:rPr>
          <w:rFonts w:ascii="Times New Roman Tj" w:hAnsi="Times New Roman Tj"/>
          <w:color w:val="000000"/>
          <w:sz w:val="28"/>
          <w:szCs w:val="28"/>
        </w:rPr>
        <w:t>,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</w:rPr>
        <w:t>муносибатњои љазодињї ва хусусан ба љиноят ва љинояткориро ифода менамояд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маънои мањбасхонањои махсуси љазодињиро дорад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маънои љиноятњои начандон вазнинро дорад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маънои љазои якумраро дорад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њамаи љавобњо дурустанд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196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Объект- гуфта он чизеро меноманд, ки…?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раванди дониш ба он равона шудааст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раванди муносибатњои мухталиф дорад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раванди љомеаро доро шудааст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раванди иљроиши усулњоро таќозо менамояд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раванди иљроиши корро меноманд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F4177">
      <w:pPr>
        <w:tabs>
          <w:tab w:val="left" w:pos="68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197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ab/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 xml:space="preserve">Объекти ки пенитенсиари љамъяти </w:t>
      </w:r>
      <w:r>
        <w:rPr>
          <w:rFonts w:ascii="Times New Roman Tj" w:hAnsi="Times New Roman Tj"/>
          <w:color w:val="000000"/>
          <w:sz w:val="28"/>
          <w:szCs w:val="28"/>
        </w:rPr>
        <w:t>пенитенсиарњо…?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мањбусон ба шумор меравад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B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кўдакони каљрафтор ба шумор мераванд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кўдакони љинояткор ба шумор мераванд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D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пирони танњо ба шумор мераванд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</w:rPr>
        <w:t>E</w:t>
      </w:r>
      <w:r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A7DE0">
        <w:rPr>
          <w:rFonts w:ascii="Times New Roman Tj" w:hAnsi="Times New Roman Tj"/>
          <w:color w:val="000000"/>
          <w:sz w:val="28"/>
          <w:szCs w:val="28"/>
        </w:rPr>
        <w:t>мушкилотњои мављудаи љомеа ба шумор мераванд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F4177">
      <w:pPr>
        <w:tabs>
          <w:tab w:val="left" w:pos="760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</w:rPr>
        <w:t>198</w:t>
      </w:r>
      <w:r>
        <w:rPr>
          <w:rFonts w:ascii="Times New Roman Tj" w:hAnsi="Times New Roman Tj"/>
          <w:color w:val="000000"/>
          <w:sz w:val="28"/>
          <w:szCs w:val="28"/>
        </w:rPr>
        <w:t>.</w:t>
      </w:r>
      <w:r w:rsidRPr="00EA7DE0">
        <w:rPr>
          <w:rFonts w:ascii="Times New Roman Tj" w:hAnsi="Times New Roman Tj"/>
          <w:color w:val="000000"/>
          <w:sz w:val="28"/>
          <w:szCs w:val="28"/>
        </w:rPr>
        <w:tab/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Дар љањон њар сол чанд миллион љиноятњо содир мешаванд</w:t>
      </w:r>
      <w:r>
        <w:rPr>
          <w:rFonts w:ascii="Times New Roman Tj" w:hAnsi="Times New Roman Tj"/>
          <w:color w:val="000000"/>
          <w:sz w:val="28"/>
          <w:szCs w:val="28"/>
        </w:rPr>
        <w:t>?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</w:rPr>
        <w:t>) а</w:t>
      </w:r>
      <w:r w:rsidRPr="00EA7DE0">
        <w:rPr>
          <w:rFonts w:ascii="Times New Roman Tj" w:hAnsi="Times New Roman Tj"/>
          <w:color w:val="000000"/>
          <w:sz w:val="28"/>
          <w:szCs w:val="28"/>
        </w:rPr>
        <w:t>з 2 – 3 миллион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 а</w:t>
      </w:r>
      <w:r w:rsidRPr="00EA7DE0">
        <w:rPr>
          <w:rFonts w:ascii="Times New Roman Tj" w:hAnsi="Times New Roman Tj"/>
          <w:color w:val="000000"/>
          <w:sz w:val="28"/>
          <w:szCs w:val="28"/>
        </w:rPr>
        <w:t>з 2 – 4 миллион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</w:t>
      </w:r>
      <w:r w:rsidRPr="00EA7DE0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</w:rPr>
        <w:t>) а</w:t>
      </w:r>
      <w:r w:rsidRPr="00EA7DE0">
        <w:rPr>
          <w:rFonts w:ascii="Times New Roman Tj" w:hAnsi="Times New Roman Tj"/>
          <w:color w:val="000000"/>
          <w:sz w:val="28"/>
          <w:szCs w:val="28"/>
        </w:rPr>
        <w:t>з 2 – 5 миллион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 а</w:t>
      </w:r>
      <w:r w:rsidRPr="00EA7DE0">
        <w:rPr>
          <w:rFonts w:ascii="Times New Roman Tj" w:hAnsi="Times New Roman Tj"/>
          <w:color w:val="000000"/>
          <w:sz w:val="28"/>
          <w:szCs w:val="28"/>
        </w:rPr>
        <w:t>з 1 – 2 миллион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$E) а</w:t>
      </w:r>
      <w:r w:rsidRPr="00EA7DE0">
        <w:rPr>
          <w:rFonts w:ascii="Times New Roman Tj" w:hAnsi="Times New Roman Tj"/>
          <w:color w:val="000000"/>
          <w:sz w:val="28"/>
          <w:szCs w:val="28"/>
        </w:rPr>
        <w:t>з 1 – 3 миллион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Pr="00EA7DE0" w:rsidRDefault="00041FE4" w:rsidP="008F4177">
      <w:pPr>
        <w:spacing w:after="0" w:line="240" w:lineRule="auto"/>
        <w:ind w:right="-101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1</w:t>
      </w:r>
      <w:r w:rsidRPr="00EA7DE0">
        <w:rPr>
          <w:rFonts w:ascii="Times New Roman Tj" w:hAnsi="Times New Roman Tj"/>
          <w:color w:val="000000"/>
          <w:sz w:val="28"/>
          <w:szCs w:val="28"/>
        </w:rPr>
        <w:t>99</w:t>
      </w:r>
      <w:r>
        <w:rPr>
          <w:rFonts w:ascii="Times New Roman Tj" w:hAnsi="Times New Roman Tj"/>
          <w:color w:val="000000"/>
          <w:sz w:val="28"/>
          <w:szCs w:val="28"/>
        </w:rPr>
        <w:t>.</w:t>
      </w:r>
    </w:p>
    <w:p w:rsidR="00041FE4" w:rsidRDefault="00041FE4" w:rsidP="008F4177">
      <w:pPr>
        <w:spacing w:after="0" w:line="240" w:lineRule="auto"/>
        <w:ind w:right="-101"/>
        <w:rPr>
          <w:rFonts w:ascii="Times New Roman Tj" w:hAnsi="Times New Roman Tj"/>
          <w:color w:val="000000"/>
          <w:sz w:val="28"/>
          <w:szCs w:val="28"/>
        </w:rPr>
      </w:pPr>
      <w:r w:rsidRPr="00EA7DE0">
        <w:rPr>
          <w:rFonts w:ascii="Times New Roman Tj" w:hAnsi="Times New Roman Tj"/>
          <w:color w:val="000000"/>
          <w:sz w:val="28"/>
          <w:szCs w:val="28"/>
        </w:rPr>
        <w:t>Кори иљт</w:t>
      </w:r>
      <w:r>
        <w:rPr>
          <w:rFonts w:ascii="Times New Roman Tj" w:hAnsi="Times New Roman Tj"/>
          <w:color w:val="000000"/>
          <w:sz w:val="28"/>
          <w:szCs w:val="28"/>
        </w:rPr>
        <w:t xml:space="preserve">имої дар љамоат ба таври дигар </w:t>
      </w:r>
      <w:r w:rsidRPr="00EA7DE0">
        <w:rPr>
          <w:rFonts w:ascii="Times New Roman Tj" w:hAnsi="Times New Roman Tj"/>
          <w:color w:val="000000"/>
          <w:sz w:val="28"/>
          <w:szCs w:val="28"/>
        </w:rPr>
        <w:t xml:space="preserve">чи ном дорад? 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F4177">
      <w:pPr>
        <w:spacing w:after="0" w:line="240" w:lineRule="auto"/>
        <w:ind w:right="-101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>$A) к</w:t>
      </w:r>
      <w:r w:rsidRPr="00EA7DE0">
        <w:rPr>
          <w:rFonts w:ascii="Times New Roman Tj" w:hAnsi="Times New Roman Tj"/>
          <w:color w:val="000000"/>
          <w:sz w:val="28"/>
          <w:szCs w:val="28"/>
        </w:rPr>
        <w:t>омюнити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F4177">
      <w:pPr>
        <w:spacing w:after="0" w:line="240" w:lineRule="auto"/>
        <w:ind w:right="-101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>$B) к</w:t>
      </w:r>
      <w:r w:rsidRPr="00EA7DE0">
        <w:rPr>
          <w:rFonts w:ascii="Times New Roman Tj" w:hAnsi="Times New Roman Tj"/>
          <w:color w:val="000000"/>
          <w:sz w:val="28"/>
          <w:szCs w:val="28"/>
        </w:rPr>
        <w:t>оммуникация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F4177">
      <w:pPr>
        <w:spacing w:after="0" w:line="240" w:lineRule="auto"/>
        <w:ind w:right="-101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>$C) т</w:t>
      </w:r>
      <w:r w:rsidRPr="00EA7DE0">
        <w:rPr>
          <w:rFonts w:ascii="Times New Roman Tj" w:hAnsi="Times New Roman Tj"/>
          <w:color w:val="000000"/>
          <w:sz w:val="28"/>
          <w:szCs w:val="28"/>
        </w:rPr>
        <w:t>ерапия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41FE4" w:rsidRDefault="00041FE4" w:rsidP="008F4177">
      <w:pPr>
        <w:spacing w:after="0" w:line="240" w:lineRule="auto"/>
        <w:ind w:right="-101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$D) и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нтервенция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Pr="00EA7DE0" w:rsidRDefault="00041FE4" w:rsidP="008F4177">
      <w:pPr>
        <w:spacing w:after="0" w:line="240" w:lineRule="auto"/>
        <w:ind w:right="-101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 э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моция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Pr="00EA7DE0" w:rsidRDefault="00041FE4" w:rsidP="008F4177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200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.</w:t>
      </w:r>
    </w:p>
    <w:p w:rsidR="00041FE4" w:rsidRDefault="00041FE4" w:rsidP="008F4177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Њуљљатњои лозимиро барои таъмини нафаќа аз рўи маъюбї ба кадом маќомоти мањалии њокимияти давлатї супоридан лозим аст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?</w:t>
      </w:r>
    </w:p>
    <w:p w:rsidR="00041FE4" w:rsidRDefault="00041FE4" w:rsidP="008F4177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$A) ш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ўъбаи њифзи иљтимоии ањолї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Default="00041FE4" w:rsidP="008F4177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$B) ш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ўъбаи тандурустї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Default="00041FE4" w:rsidP="008F4177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$C) ш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ўъбаи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маориф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Default="00041FE4" w:rsidP="008F4177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$D) ш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ўъбаи корњолии дохилї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41FE4" w:rsidRDefault="00041FE4" w:rsidP="008F4177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$E) ш</w:t>
      </w:r>
      <w:r w:rsidRPr="00EA7DE0">
        <w:rPr>
          <w:rFonts w:ascii="Times New Roman Tj" w:hAnsi="Times New Roman Tj"/>
          <w:color w:val="000000"/>
          <w:sz w:val="28"/>
          <w:szCs w:val="28"/>
          <w:lang w:val="tg-Cyrl-TJ"/>
        </w:rPr>
        <w:t>ўъбаи корњои хориљї;</w:t>
      </w:r>
    </w:p>
    <w:p w:rsidR="00041FE4" w:rsidRPr="00EA7DE0" w:rsidRDefault="00041FE4" w:rsidP="00D90F11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sectPr w:rsidR="00041FE4" w:rsidRPr="00EA7DE0" w:rsidSect="004B799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FE4" w:rsidRDefault="00041FE4" w:rsidP="00593396">
      <w:pPr>
        <w:spacing w:after="0" w:line="240" w:lineRule="auto"/>
      </w:pPr>
      <w:r>
        <w:separator/>
      </w:r>
    </w:p>
  </w:endnote>
  <w:endnote w:type="continuationSeparator" w:id="0">
    <w:p w:rsidR="00041FE4" w:rsidRDefault="00041FE4" w:rsidP="00593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FE4" w:rsidRDefault="00041FE4" w:rsidP="00593396">
      <w:pPr>
        <w:spacing w:after="0" w:line="240" w:lineRule="auto"/>
      </w:pPr>
      <w:r>
        <w:separator/>
      </w:r>
    </w:p>
  </w:footnote>
  <w:footnote w:type="continuationSeparator" w:id="0">
    <w:p w:rsidR="00041FE4" w:rsidRDefault="00041FE4" w:rsidP="005933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1799"/>
    <w:rsid w:val="00001599"/>
    <w:rsid w:val="000237EC"/>
    <w:rsid w:val="00023A42"/>
    <w:rsid w:val="00041EE0"/>
    <w:rsid w:val="00041FE4"/>
    <w:rsid w:val="000467DD"/>
    <w:rsid w:val="0005024E"/>
    <w:rsid w:val="0005088F"/>
    <w:rsid w:val="00051799"/>
    <w:rsid w:val="00054CE8"/>
    <w:rsid w:val="000754A5"/>
    <w:rsid w:val="00083AD1"/>
    <w:rsid w:val="0008562F"/>
    <w:rsid w:val="00086414"/>
    <w:rsid w:val="000A1C74"/>
    <w:rsid w:val="000B1414"/>
    <w:rsid w:val="000D27EB"/>
    <w:rsid w:val="000D71EF"/>
    <w:rsid w:val="000D7BE6"/>
    <w:rsid w:val="000F41A4"/>
    <w:rsid w:val="000F60B0"/>
    <w:rsid w:val="0010286D"/>
    <w:rsid w:val="00105CC6"/>
    <w:rsid w:val="0010668E"/>
    <w:rsid w:val="00111BE1"/>
    <w:rsid w:val="00120E72"/>
    <w:rsid w:val="0012214B"/>
    <w:rsid w:val="0012502A"/>
    <w:rsid w:val="00125B84"/>
    <w:rsid w:val="00144643"/>
    <w:rsid w:val="0014622E"/>
    <w:rsid w:val="00146C6D"/>
    <w:rsid w:val="00173E77"/>
    <w:rsid w:val="00173FFA"/>
    <w:rsid w:val="00174DFE"/>
    <w:rsid w:val="00186585"/>
    <w:rsid w:val="001869ED"/>
    <w:rsid w:val="00187170"/>
    <w:rsid w:val="001B458F"/>
    <w:rsid w:val="001B45A0"/>
    <w:rsid w:val="001D0EE2"/>
    <w:rsid w:val="001D117B"/>
    <w:rsid w:val="001D293A"/>
    <w:rsid w:val="001D39F9"/>
    <w:rsid w:val="001E15D2"/>
    <w:rsid w:val="001E28EB"/>
    <w:rsid w:val="001F09CB"/>
    <w:rsid w:val="001F5C96"/>
    <w:rsid w:val="001F64D8"/>
    <w:rsid w:val="001F73BF"/>
    <w:rsid w:val="00206496"/>
    <w:rsid w:val="002068C3"/>
    <w:rsid w:val="00217975"/>
    <w:rsid w:val="0023305B"/>
    <w:rsid w:val="00241778"/>
    <w:rsid w:val="00244C04"/>
    <w:rsid w:val="00247374"/>
    <w:rsid w:val="00257C09"/>
    <w:rsid w:val="002637D6"/>
    <w:rsid w:val="00267192"/>
    <w:rsid w:val="002719EC"/>
    <w:rsid w:val="002751EE"/>
    <w:rsid w:val="002800CD"/>
    <w:rsid w:val="0028257C"/>
    <w:rsid w:val="00290451"/>
    <w:rsid w:val="00291161"/>
    <w:rsid w:val="00295E64"/>
    <w:rsid w:val="002C30FA"/>
    <w:rsid w:val="002E44F5"/>
    <w:rsid w:val="003072FC"/>
    <w:rsid w:val="0032098F"/>
    <w:rsid w:val="00325234"/>
    <w:rsid w:val="00326F13"/>
    <w:rsid w:val="00330083"/>
    <w:rsid w:val="00330675"/>
    <w:rsid w:val="003313A6"/>
    <w:rsid w:val="00331546"/>
    <w:rsid w:val="00333246"/>
    <w:rsid w:val="0033462F"/>
    <w:rsid w:val="00335DF4"/>
    <w:rsid w:val="003514C5"/>
    <w:rsid w:val="00354609"/>
    <w:rsid w:val="003559D2"/>
    <w:rsid w:val="00356CB5"/>
    <w:rsid w:val="00363EB6"/>
    <w:rsid w:val="00366BB2"/>
    <w:rsid w:val="00372F65"/>
    <w:rsid w:val="003860F3"/>
    <w:rsid w:val="00390281"/>
    <w:rsid w:val="00391C26"/>
    <w:rsid w:val="003A47B5"/>
    <w:rsid w:val="003A48FD"/>
    <w:rsid w:val="003C2466"/>
    <w:rsid w:val="003C4D44"/>
    <w:rsid w:val="003D26E9"/>
    <w:rsid w:val="003D2C37"/>
    <w:rsid w:val="003E17D7"/>
    <w:rsid w:val="003E5F10"/>
    <w:rsid w:val="003E6B81"/>
    <w:rsid w:val="003F5802"/>
    <w:rsid w:val="00402160"/>
    <w:rsid w:val="0040608E"/>
    <w:rsid w:val="00407C9A"/>
    <w:rsid w:val="0041501F"/>
    <w:rsid w:val="00422EDE"/>
    <w:rsid w:val="004338F7"/>
    <w:rsid w:val="004356FC"/>
    <w:rsid w:val="00435EA3"/>
    <w:rsid w:val="00442C93"/>
    <w:rsid w:val="004440E5"/>
    <w:rsid w:val="0045088A"/>
    <w:rsid w:val="00455530"/>
    <w:rsid w:val="00456612"/>
    <w:rsid w:val="004568F1"/>
    <w:rsid w:val="00467187"/>
    <w:rsid w:val="0047052D"/>
    <w:rsid w:val="00477485"/>
    <w:rsid w:val="00483C84"/>
    <w:rsid w:val="00484232"/>
    <w:rsid w:val="00484AC9"/>
    <w:rsid w:val="00496195"/>
    <w:rsid w:val="00497E9D"/>
    <w:rsid w:val="004A3FE0"/>
    <w:rsid w:val="004B78BE"/>
    <w:rsid w:val="004B7991"/>
    <w:rsid w:val="004C6FF5"/>
    <w:rsid w:val="004C7B7D"/>
    <w:rsid w:val="004E14DC"/>
    <w:rsid w:val="004E3083"/>
    <w:rsid w:val="004F4B77"/>
    <w:rsid w:val="004F600C"/>
    <w:rsid w:val="005129C9"/>
    <w:rsid w:val="00525251"/>
    <w:rsid w:val="00530911"/>
    <w:rsid w:val="00532C0F"/>
    <w:rsid w:val="00535103"/>
    <w:rsid w:val="0055702A"/>
    <w:rsid w:val="005618D5"/>
    <w:rsid w:val="00562B56"/>
    <w:rsid w:val="00593396"/>
    <w:rsid w:val="0059737C"/>
    <w:rsid w:val="005A4F02"/>
    <w:rsid w:val="005A7ED6"/>
    <w:rsid w:val="005B52E4"/>
    <w:rsid w:val="005D0890"/>
    <w:rsid w:val="005D17BF"/>
    <w:rsid w:val="005E2BF0"/>
    <w:rsid w:val="005E6364"/>
    <w:rsid w:val="005F1893"/>
    <w:rsid w:val="006073F4"/>
    <w:rsid w:val="00621344"/>
    <w:rsid w:val="0062614D"/>
    <w:rsid w:val="00627D80"/>
    <w:rsid w:val="006340A7"/>
    <w:rsid w:val="006357C3"/>
    <w:rsid w:val="00636EF9"/>
    <w:rsid w:val="0064003E"/>
    <w:rsid w:val="00660810"/>
    <w:rsid w:val="00661779"/>
    <w:rsid w:val="0068293C"/>
    <w:rsid w:val="00682EE8"/>
    <w:rsid w:val="0068404B"/>
    <w:rsid w:val="00690D38"/>
    <w:rsid w:val="00690DF6"/>
    <w:rsid w:val="006B08D8"/>
    <w:rsid w:val="006C060D"/>
    <w:rsid w:val="006C203C"/>
    <w:rsid w:val="006D1358"/>
    <w:rsid w:val="006E59ED"/>
    <w:rsid w:val="006F47BA"/>
    <w:rsid w:val="006F7EC3"/>
    <w:rsid w:val="00702BD2"/>
    <w:rsid w:val="0070620A"/>
    <w:rsid w:val="00706319"/>
    <w:rsid w:val="00722A4B"/>
    <w:rsid w:val="007273E2"/>
    <w:rsid w:val="00736923"/>
    <w:rsid w:val="00743FEB"/>
    <w:rsid w:val="007443C4"/>
    <w:rsid w:val="00747D34"/>
    <w:rsid w:val="00753536"/>
    <w:rsid w:val="00762ADA"/>
    <w:rsid w:val="00767011"/>
    <w:rsid w:val="0078247F"/>
    <w:rsid w:val="007A1041"/>
    <w:rsid w:val="007A42EF"/>
    <w:rsid w:val="007A7504"/>
    <w:rsid w:val="007B1B8A"/>
    <w:rsid w:val="007B3015"/>
    <w:rsid w:val="007C0D5D"/>
    <w:rsid w:val="007C14AF"/>
    <w:rsid w:val="007C16F8"/>
    <w:rsid w:val="007C6BD8"/>
    <w:rsid w:val="007D5726"/>
    <w:rsid w:val="007E2791"/>
    <w:rsid w:val="007F0156"/>
    <w:rsid w:val="007F0B63"/>
    <w:rsid w:val="007F501E"/>
    <w:rsid w:val="00810756"/>
    <w:rsid w:val="00813578"/>
    <w:rsid w:val="00822E84"/>
    <w:rsid w:val="0083050D"/>
    <w:rsid w:val="008401B4"/>
    <w:rsid w:val="00842611"/>
    <w:rsid w:val="008443D4"/>
    <w:rsid w:val="008447CD"/>
    <w:rsid w:val="008558DC"/>
    <w:rsid w:val="00866A62"/>
    <w:rsid w:val="008724D0"/>
    <w:rsid w:val="00884E4D"/>
    <w:rsid w:val="008A42B4"/>
    <w:rsid w:val="008B4296"/>
    <w:rsid w:val="008C6311"/>
    <w:rsid w:val="008C66B1"/>
    <w:rsid w:val="008C7F2B"/>
    <w:rsid w:val="008D3E4D"/>
    <w:rsid w:val="008D687C"/>
    <w:rsid w:val="008F1108"/>
    <w:rsid w:val="008F3E21"/>
    <w:rsid w:val="008F4177"/>
    <w:rsid w:val="00926817"/>
    <w:rsid w:val="00934CA9"/>
    <w:rsid w:val="00936E83"/>
    <w:rsid w:val="00951B91"/>
    <w:rsid w:val="0095200B"/>
    <w:rsid w:val="00955AEA"/>
    <w:rsid w:val="00957202"/>
    <w:rsid w:val="00963D94"/>
    <w:rsid w:val="00965251"/>
    <w:rsid w:val="009720BB"/>
    <w:rsid w:val="00996C88"/>
    <w:rsid w:val="00997130"/>
    <w:rsid w:val="009A5C80"/>
    <w:rsid w:val="009A644E"/>
    <w:rsid w:val="009B56F0"/>
    <w:rsid w:val="009B5845"/>
    <w:rsid w:val="009D21E2"/>
    <w:rsid w:val="009E3B62"/>
    <w:rsid w:val="009F1726"/>
    <w:rsid w:val="009F69E9"/>
    <w:rsid w:val="00A205A2"/>
    <w:rsid w:val="00A31C11"/>
    <w:rsid w:val="00A40B17"/>
    <w:rsid w:val="00A53F52"/>
    <w:rsid w:val="00A62AF5"/>
    <w:rsid w:val="00A644D5"/>
    <w:rsid w:val="00A67EC5"/>
    <w:rsid w:val="00A75580"/>
    <w:rsid w:val="00A91286"/>
    <w:rsid w:val="00A9451E"/>
    <w:rsid w:val="00AA0F18"/>
    <w:rsid w:val="00AA5B92"/>
    <w:rsid w:val="00AA7E68"/>
    <w:rsid w:val="00AB3A42"/>
    <w:rsid w:val="00AB6AB3"/>
    <w:rsid w:val="00AC4DFE"/>
    <w:rsid w:val="00AC6A47"/>
    <w:rsid w:val="00AD15A2"/>
    <w:rsid w:val="00AD535C"/>
    <w:rsid w:val="00AE1045"/>
    <w:rsid w:val="00AE6E13"/>
    <w:rsid w:val="00AE7A9F"/>
    <w:rsid w:val="00AF23C6"/>
    <w:rsid w:val="00B05AD8"/>
    <w:rsid w:val="00B13082"/>
    <w:rsid w:val="00B23524"/>
    <w:rsid w:val="00B23D0F"/>
    <w:rsid w:val="00B2460E"/>
    <w:rsid w:val="00B70845"/>
    <w:rsid w:val="00B828AA"/>
    <w:rsid w:val="00B8322B"/>
    <w:rsid w:val="00B9786E"/>
    <w:rsid w:val="00BA16A4"/>
    <w:rsid w:val="00BC1C1B"/>
    <w:rsid w:val="00BC352D"/>
    <w:rsid w:val="00BC6F95"/>
    <w:rsid w:val="00BD7FB1"/>
    <w:rsid w:val="00BE04F3"/>
    <w:rsid w:val="00BE245B"/>
    <w:rsid w:val="00BE4892"/>
    <w:rsid w:val="00BE5723"/>
    <w:rsid w:val="00BE5EE8"/>
    <w:rsid w:val="00BF6663"/>
    <w:rsid w:val="00BF6C79"/>
    <w:rsid w:val="00C11292"/>
    <w:rsid w:val="00C30249"/>
    <w:rsid w:val="00C36B13"/>
    <w:rsid w:val="00C42C55"/>
    <w:rsid w:val="00C459E3"/>
    <w:rsid w:val="00C61622"/>
    <w:rsid w:val="00C9093E"/>
    <w:rsid w:val="00C92ACC"/>
    <w:rsid w:val="00C94614"/>
    <w:rsid w:val="00CA461D"/>
    <w:rsid w:val="00CB19DC"/>
    <w:rsid w:val="00CD0205"/>
    <w:rsid w:val="00CD1676"/>
    <w:rsid w:val="00CD4384"/>
    <w:rsid w:val="00CD493F"/>
    <w:rsid w:val="00CE1E13"/>
    <w:rsid w:val="00CE6AF4"/>
    <w:rsid w:val="00CE7231"/>
    <w:rsid w:val="00CF4D8C"/>
    <w:rsid w:val="00D14054"/>
    <w:rsid w:val="00D2403A"/>
    <w:rsid w:val="00D36F12"/>
    <w:rsid w:val="00D40A1B"/>
    <w:rsid w:val="00D44F3E"/>
    <w:rsid w:val="00D466AC"/>
    <w:rsid w:val="00D54A87"/>
    <w:rsid w:val="00D55A61"/>
    <w:rsid w:val="00D7170C"/>
    <w:rsid w:val="00D72F64"/>
    <w:rsid w:val="00D75613"/>
    <w:rsid w:val="00D75D4E"/>
    <w:rsid w:val="00D77549"/>
    <w:rsid w:val="00D90F11"/>
    <w:rsid w:val="00D91CD9"/>
    <w:rsid w:val="00D923CB"/>
    <w:rsid w:val="00D95EBA"/>
    <w:rsid w:val="00DA770A"/>
    <w:rsid w:val="00DB170B"/>
    <w:rsid w:val="00DC11C5"/>
    <w:rsid w:val="00E00B54"/>
    <w:rsid w:val="00E0568D"/>
    <w:rsid w:val="00E161C3"/>
    <w:rsid w:val="00E20DFA"/>
    <w:rsid w:val="00E2114E"/>
    <w:rsid w:val="00E228E4"/>
    <w:rsid w:val="00E22B7A"/>
    <w:rsid w:val="00E2599A"/>
    <w:rsid w:val="00E3488B"/>
    <w:rsid w:val="00E41309"/>
    <w:rsid w:val="00E47F03"/>
    <w:rsid w:val="00E55763"/>
    <w:rsid w:val="00E57DCB"/>
    <w:rsid w:val="00E738BA"/>
    <w:rsid w:val="00E76431"/>
    <w:rsid w:val="00E85453"/>
    <w:rsid w:val="00E8602E"/>
    <w:rsid w:val="00E91EFE"/>
    <w:rsid w:val="00E94B61"/>
    <w:rsid w:val="00EA22AA"/>
    <w:rsid w:val="00EA55E7"/>
    <w:rsid w:val="00EA7DE0"/>
    <w:rsid w:val="00EC5817"/>
    <w:rsid w:val="00ED5765"/>
    <w:rsid w:val="00F0123B"/>
    <w:rsid w:val="00F0550E"/>
    <w:rsid w:val="00F4614F"/>
    <w:rsid w:val="00F47593"/>
    <w:rsid w:val="00F66B7A"/>
    <w:rsid w:val="00F82897"/>
    <w:rsid w:val="00F84345"/>
    <w:rsid w:val="00F85B00"/>
    <w:rsid w:val="00F85B2C"/>
    <w:rsid w:val="00F91DED"/>
    <w:rsid w:val="00F94B84"/>
    <w:rsid w:val="00FC3F80"/>
    <w:rsid w:val="00FD5D12"/>
    <w:rsid w:val="00FD7BB3"/>
    <w:rsid w:val="00FF10CF"/>
    <w:rsid w:val="00FF3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8D8"/>
    <w:pPr>
      <w:spacing w:after="200" w:line="276" w:lineRule="auto"/>
    </w:pPr>
    <w:rPr>
      <w:rFonts w:ascii="Calibri" w:hAnsi="Calibri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08D8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6B08D8"/>
    <w:rPr>
      <w:rFonts w:ascii="Calibri" w:hAnsi="Calibri" w:cs="Times New Roman"/>
      <w:b/>
      <w:bCs/>
      <w:i/>
      <w:iCs/>
      <w:sz w:val="26"/>
      <w:szCs w:val="26"/>
      <w:lang w:val="ru-RU" w:eastAsia="ru-RU" w:bidi="ar-SA"/>
    </w:rPr>
  </w:style>
  <w:style w:type="paragraph" w:styleId="Caption">
    <w:name w:val="caption"/>
    <w:basedOn w:val="Normal"/>
    <w:next w:val="Normal"/>
    <w:uiPriority w:val="99"/>
    <w:qFormat/>
    <w:rsid w:val="006B08D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 Taj" w:eastAsia="Times New Roman" w:hAnsi="Times New Roman Taj"/>
      <w:b/>
      <w:bCs/>
      <w:sz w:val="28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593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93396"/>
    <w:rPr>
      <w:rFonts w:ascii="Calibri" w:hAnsi="Calibri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593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3396"/>
    <w:rPr>
      <w:rFonts w:ascii="Calibri" w:hAnsi="Calibri" w:cs="Times New Roman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0286D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02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286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0A1C74"/>
    <w:pPr>
      <w:spacing w:before="100" w:beforeAutospacing="1" w:after="100" w:afterAutospacing="1" w:line="240" w:lineRule="auto"/>
      <w:ind w:left="720"/>
      <w:contextualSpacing/>
    </w:pPr>
  </w:style>
  <w:style w:type="paragraph" w:customStyle="1" w:styleId="body">
    <w:name w:val="body"/>
    <w:basedOn w:val="Normal"/>
    <w:uiPriority w:val="99"/>
    <w:rsid w:val="000A1C74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257C09"/>
    <w:pPr>
      <w:widowControl w:val="0"/>
      <w:shd w:val="clear" w:color="auto" w:fill="FFFFFF"/>
      <w:spacing w:after="240" w:line="240" w:lineRule="atLeast"/>
      <w:jc w:val="center"/>
    </w:pPr>
    <w:rPr>
      <w:rFonts w:ascii="Times New Roman" w:hAnsi="Times New Roman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57C09"/>
    <w:rPr>
      <w:rFonts w:eastAsia="Times New Roman" w:cs="Times New Roman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1961</TotalTime>
  <Pages>34</Pages>
  <Words>6532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Неъмон</dc:creator>
  <cp:keywords/>
  <dc:description/>
  <cp:lastModifiedBy>oper05_101</cp:lastModifiedBy>
  <cp:revision>185</cp:revision>
  <dcterms:created xsi:type="dcterms:W3CDTF">2012-10-24T15:33:00Z</dcterms:created>
  <dcterms:modified xsi:type="dcterms:W3CDTF">2024-05-03T10:44:00Z</dcterms:modified>
</cp:coreProperties>
</file>